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EE509" w14:textId="77777777" w:rsidR="00BB1E26" w:rsidRPr="00602D6F" w:rsidRDefault="00BB1E26" w:rsidP="004654B2">
      <w:pPr>
        <w:spacing w:line="0" w:lineRule="atLeast"/>
        <w:rPr>
          <w:rFonts w:ascii="Century Gothic" w:hAnsi="Century Gothic"/>
        </w:rPr>
      </w:pPr>
    </w:p>
    <w:p w14:paraId="25092DA0" w14:textId="77777777" w:rsidR="00DB5916" w:rsidRDefault="00911424" w:rsidP="00AC22DD">
      <w:pPr>
        <w:pStyle w:val="Noga"/>
        <w:spacing w:line="0" w:lineRule="atLeast"/>
        <w:rPr>
          <w:rFonts w:cs="Arial"/>
          <w:sz w:val="22"/>
        </w:rPr>
      </w:pPr>
      <w:r w:rsidRPr="00F827DD">
        <w:rPr>
          <w:rFonts w:cs="Arial"/>
          <w:b/>
          <w:bCs/>
          <w:sz w:val="22"/>
        </w:rPr>
        <w:t>Številka javnega naročila:</w:t>
      </w:r>
      <w:r w:rsidR="00FE6B9A" w:rsidRPr="00F827DD">
        <w:rPr>
          <w:rFonts w:cs="Arial"/>
          <w:b/>
          <w:bCs/>
          <w:sz w:val="22"/>
        </w:rPr>
        <w:t xml:space="preserve"> </w:t>
      </w:r>
      <w:r w:rsidR="00DB5916" w:rsidRPr="00DB5916">
        <w:rPr>
          <w:rFonts w:cs="Arial"/>
          <w:sz w:val="22"/>
        </w:rPr>
        <w:t>1.6.3-050-006/2026</w:t>
      </w:r>
    </w:p>
    <w:p w14:paraId="078D0590" w14:textId="42CE916B" w:rsidR="00911424" w:rsidRDefault="00911424" w:rsidP="00AC22DD">
      <w:pPr>
        <w:pStyle w:val="Noga"/>
        <w:spacing w:line="0" w:lineRule="atLeast"/>
        <w:rPr>
          <w:rFonts w:cs="Arial"/>
          <w:sz w:val="22"/>
        </w:rPr>
      </w:pPr>
      <w:r w:rsidRPr="00F827DD">
        <w:rPr>
          <w:rFonts w:cs="Arial"/>
          <w:b/>
          <w:bCs/>
          <w:sz w:val="22"/>
        </w:rPr>
        <w:t>Datum</w:t>
      </w:r>
      <w:r w:rsidR="003775FF" w:rsidRPr="00F827DD">
        <w:rPr>
          <w:rFonts w:cs="Arial"/>
          <w:b/>
          <w:bCs/>
          <w:sz w:val="22"/>
        </w:rPr>
        <w:t>:</w:t>
      </w:r>
      <w:r w:rsidR="00A15C6F" w:rsidRPr="00F827DD">
        <w:rPr>
          <w:rFonts w:cs="Arial"/>
          <w:sz w:val="22"/>
        </w:rPr>
        <w:t xml:space="preserve"> </w:t>
      </w:r>
      <w:r w:rsidR="00853508">
        <w:rPr>
          <w:rFonts w:cs="Arial"/>
          <w:sz w:val="22"/>
        </w:rPr>
        <w:t>08</w:t>
      </w:r>
      <w:r w:rsidR="0087647B">
        <w:rPr>
          <w:rFonts w:cs="Arial"/>
          <w:sz w:val="22"/>
        </w:rPr>
        <w:t>. 04. 2026</w:t>
      </w:r>
    </w:p>
    <w:p w14:paraId="13FDB785" w14:textId="77777777" w:rsidR="00DB5916" w:rsidRPr="00F827DD" w:rsidRDefault="00DB5916" w:rsidP="00AC22DD">
      <w:pPr>
        <w:pStyle w:val="Noga"/>
        <w:spacing w:line="0" w:lineRule="atLeast"/>
        <w:rPr>
          <w:rFonts w:cs="Arial"/>
          <w:sz w:val="22"/>
        </w:rPr>
      </w:pPr>
    </w:p>
    <w:p w14:paraId="514C8544" w14:textId="77777777" w:rsidR="0060284D" w:rsidRPr="004C3269" w:rsidRDefault="0060284D" w:rsidP="004654B2">
      <w:pPr>
        <w:spacing w:line="0" w:lineRule="atLeast"/>
        <w:rPr>
          <w:rFonts w:cs="Arial"/>
          <w:b/>
          <w:sz w:val="22"/>
        </w:rPr>
      </w:pPr>
    </w:p>
    <w:p w14:paraId="481B29CC" w14:textId="6B2BE55B" w:rsidR="00911424" w:rsidRPr="004C3269" w:rsidRDefault="00DB5916" w:rsidP="00DB5916">
      <w:pPr>
        <w:pStyle w:val="Glava"/>
        <w:spacing w:line="0" w:lineRule="atLeast"/>
        <w:jc w:val="right"/>
        <w:rPr>
          <w:rFonts w:cs="Arial"/>
          <w:b/>
          <w:sz w:val="22"/>
        </w:rPr>
      </w:pPr>
      <w:r>
        <w:rPr>
          <w:rFonts w:cs="Arial"/>
          <w:b/>
          <w:noProof/>
          <w:sz w:val="22"/>
        </w:rPr>
        <w:drawing>
          <wp:inline distT="0" distB="0" distL="0" distR="0" wp14:anchorId="3A29BFF6" wp14:editId="4FBB03FC">
            <wp:extent cx="5952490" cy="990600"/>
            <wp:effectExtent l="0" t="0" r="0" b="0"/>
            <wp:docPr id="158010539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2490" cy="990600"/>
                    </a:xfrm>
                    <a:prstGeom prst="rect">
                      <a:avLst/>
                    </a:prstGeom>
                    <a:noFill/>
                  </pic:spPr>
                </pic:pic>
              </a:graphicData>
            </a:graphic>
          </wp:inline>
        </w:drawing>
      </w:r>
    </w:p>
    <w:p w14:paraId="551F51B2" w14:textId="77777777" w:rsidR="00911424" w:rsidRPr="004C3269" w:rsidRDefault="00911424" w:rsidP="004654B2">
      <w:pPr>
        <w:pStyle w:val="Glava"/>
        <w:spacing w:line="0" w:lineRule="atLeast"/>
        <w:rPr>
          <w:rFonts w:cs="Arial"/>
          <w:b/>
          <w:sz w:val="22"/>
        </w:rPr>
      </w:pPr>
    </w:p>
    <w:p w14:paraId="2D8E0AA8" w14:textId="5EA47CD3" w:rsidR="00911424" w:rsidRPr="004C3269" w:rsidRDefault="00911424" w:rsidP="004654B2">
      <w:pPr>
        <w:pStyle w:val="Glava"/>
        <w:spacing w:line="0" w:lineRule="atLeast"/>
        <w:rPr>
          <w:rFonts w:cs="Arial"/>
          <w:sz w:val="22"/>
        </w:rPr>
      </w:pPr>
      <w:r w:rsidRPr="004C3269">
        <w:rPr>
          <w:rFonts w:cs="Arial"/>
          <w:b/>
          <w:sz w:val="22"/>
        </w:rPr>
        <w:t>Slovenski državni gozdovi</w:t>
      </w:r>
      <w:r w:rsidR="00486248" w:rsidRPr="004C3269">
        <w:rPr>
          <w:rFonts w:cs="Arial"/>
          <w:b/>
          <w:sz w:val="22"/>
        </w:rPr>
        <w:t>,</w:t>
      </w:r>
      <w:r w:rsidR="00F12BB2" w:rsidRPr="004C3269">
        <w:rPr>
          <w:rFonts w:cs="Arial"/>
          <w:b/>
          <w:sz w:val="22"/>
        </w:rPr>
        <w:t xml:space="preserve"> </w:t>
      </w:r>
      <w:r w:rsidRPr="004C3269">
        <w:rPr>
          <w:rFonts w:cs="Arial"/>
          <w:b/>
          <w:sz w:val="22"/>
        </w:rPr>
        <w:t>d.o.o.</w:t>
      </w:r>
      <w:r w:rsidR="00F12BB2" w:rsidRPr="004C3269">
        <w:rPr>
          <w:rFonts w:cs="Arial"/>
          <w:b/>
          <w:sz w:val="22"/>
        </w:rPr>
        <w:t xml:space="preserve">, </w:t>
      </w:r>
      <w:r w:rsidRPr="004C3269">
        <w:rPr>
          <w:rFonts w:cs="Arial"/>
          <w:b/>
          <w:sz w:val="22"/>
        </w:rPr>
        <w:t>(SIDG d.o.o.)</w:t>
      </w:r>
      <w:r w:rsidRPr="004C3269">
        <w:rPr>
          <w:rFonts w:cs="Arial"/>
          <w:sz w:val="22"/>
        </w:rPr>
        <w:t xml:space="preserve">, Rožna ulica 39, 1330 Kočevje, matična številka: 7035845000, ID za DDV: SI75204878, TRR: SI56 0292 2026 1894 466 (dalje: </w:t>
      </w:r>
      <w:r w:rsidRPr="004C3269">
        <w:rPr>
          <w:rFonts w:cs="Arial"/>
          <w:b/>
          <w:sz w:val="22"/>
        </w:rPr>
        <w:t>naročnik</w:t>
      </w:r>
      <w:r w:rsidRPr="004C3269">
        <w:rPr>
          <w:rFonts w:cs="Arial"/>
          <w:sz w:val="22"/>
        </w:rPr>
        <w:t>)</w:t>
      </w:r>
    </w:p>
    <w:p w14:paraId="3D3BA593" w14:textId="77777777" w:rsidR="00911424" w:rsidRPr="004C3269" w:rsidRDefault="00911424" w:rsidP="004654B2">
      <w:pPr>
        <w:pStyle w:val="Glava"/>
        <w:spacing w:line="0" w:lineRule="atLeast"/>
        <w:rPr>
          <w:rFonts w:cs="Arial"/>
          <w:sz w:val="22"/>
        </w:rPr>
      </w:pPr>
    </w:p>
    <w:p w14:paraId="344BCA60" w14:textId="77777777" w:rsidR="00911424" w:rsidRPr="004C3269" w:rsidRDefault="00911424" w:rsidP="004654B2">
      <w:pPr>
        <w:spacing w:line="0" w:lineRule="atLeast"/>
        <w:ind w:left="600"/>
        <w:rPr>
          <w:rFonts w:cs="Arial"/>
          <w:sz w:val="22"/>
        </w:rPr>
      </w:pPr>
    </w:p>
    <w:p w14:paraId="5A9F93C6" w14:textId="382BABFB" w:rsidR="00911424" w:rsidRDefault="00911424" w:rsidP="004654B2">
      <w:pPr>
        <w:spacing w:line="0" w:lineRule="atLeast"/>
        <w:rPr>
          <w:rFonts w:cs="Arial"/>
          <w:sz w:val="22"/>
        </w:rPr>
      </w:pPr>
      <w:r w:rsidRPr="004C3269">
        <w:rPr>
          <w:rFonts w:cs="Arial"/>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7E717F9E" w14:textId="77777777" w:rsidR="009375FC" w:rsidRPr="004C3269" w:rsidRDefault="009375FC" w:rsidP="004654B2">
      <w:pPr>
        <w:spacing w:line="0" w:lineRule="atLeast"/>
        <w:rPr>
          <w:rFonts w:cs="Arial"/>
          <w:sz w:val="22"/>
        </w:rPr>
      </w:pPr>
    </w:p>
    <w:p w14:paraId="36F4F709" w14:textId="77777777" w:rsidR="00911424" w:rsidRPr="004C3269" w:rsidRDefault="00911424" w:rsidP="004654B2">
      <w:pPr>
        <w:spacing w:line="0" w:lineRule="atLeast"/>
        <w:rPr>
          <w:rFonts w:cs="Arial"/>
          <w:sz w:val="22"/>
        </w:rPr>
      </w:pPr>
    </w:p>
    <w:tbl>
      <w:tblPr>
        <w:tblW w:w="9072" w:type="dxa"/>
        <w:tblInd w:w="-5" w:type="dxa"/>
        <w:tblLayout w:type="fixed"/>
        <w:tblLook w:val="0000" w:firstRow="0" w:lastRow="0" w:firstColumn="0" w:lastColumn="0" w:noHBand="0" w:noVBand="0"/>
      </w:tblPr>
      <w:tblGrid>
        <w:gridCol w:w="9072"/>
      </w:tblGrid>
      <w:tr w:rsidR="00911424" w:rsidRPr="004C3269" w14:paraId="52998F92" w14:textId="77777777" w:rsidTr="009375FC">
        <w:trPr>
          <w:trHeight w:val="1105"/>
        </w:trPr>
        <w:tc>
          <w:tcPr>
            <w:tcW w:w="9072"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9375FC" w:rsidRDefault="00911424" w:rsidP="004654B2">
            <w:pPr>
              <w:spacing w:line="0" w:lineRule="atLeast"/>
              <w:jc w:val="center"/>
              <w:rPr>
                <w:rFonts w:cs="Arial"/>
                <w:sz w:val="32"/>
                <w:szCs w:val="32"/>
              </w:rPr>
            </w:pPr>
            <w:r w:rsidRPr="009375FC">
              <w:rPr>
                <w:rFonts w:cs="Arial"/>
                <w:b/>
                <w:bCs/>
                <w:sz w:val="32"/>
                <w:szCs w:val="32"/>
              </w:rPr>
              <w:t>DOKUMENTACIJA V ZVEZI Z ODDAJO JAVNEGA NAROČILA – NAVODILA PONUDNIKOM</w:t>
            </w:r>
          </w:p>
        </w:tc>
      </w:tr>
    </w:tbl>
    <w:p w14:paraId="6825AF60" w14:textId="77777777" w:rsidR="00911424" w:rsidRPr="004C3269" w:rsidRDefault="00911424" w:rsidP="004654B2">
      <w:pPr>
        <w:spacing w:line="0" w:lineRule="atLeast"/>
        <w:jc w:val="center"/>
        <w:rPr>
          <w:rFonts w:cs="Arial"/>
          <w:sz w:val="22"/>
        </w:rPr>
      </w:pPr>
    </w:p>
    <w:p w14:paraId="42580777" w14:textId="77777777" w:rsidR="00AC56AC" w:rsidRPr="004C3269" w:rsidRDefault="00AC56AC" w:rsidP="004654B2">
      <w:pPr>
        <w:spacing w:line="0" w:lineRule="atLeast"/>
        <w:jc w:val="center"/>
        <w:rPr>
          <w:rFonts w:cs="Arial"/>
          <w:sz w:val="22"/>
        </w:rPr>
      </w:pPr>
    </w:p>
    <w:p w14:paraId="4E1BF15E" w14:textId="0D299BD3" w:rsidR="00AC56AC" w:rsidRDefault="00AC56AC" w:rsidP="00AC56AC">
      <w:pPr>
        <w:spacing w:line="0" w:lineRule="atLeast"/>
        <w:rPr>
          <w:rFonts w:cs="Arial"/>
          <w:sz w:val="22"/>
        </w:rPr>
      </w:pPr>
      <w:r w:rsidRPr="004C3269">
        <w:rPr>
          <w:rFonts w:cs="Arial"/>
          <w:sz w:val="22"/>
        </w:rPr>
        <w:t>za javno naročilo storitev po postopku naročila male vrednosti  v skladu s 47. členom Zakona o javnem naročanju (Uradni list RS, št. 91/15, 14/18, 121/21, 10/22, 74/22</w:t>
      </w:r>
      <w:r w:rsidR="00D3530D">
        <w:rPr>
          <w:rFonts w:cs="Arial"/>
          <w:sz w:val="22"/>
        </w:rPr>
        <w:t xml:space="preserve">, </w:t>
      </w:r>
      <w:r w:rsidRPr="004C3269">
        <w:rPr>
          <w:rFonts w:cs="Arial"/>
          <w:sz w:val="22"/>
        </w:rPr>
        <w:t>100/22</w:t>
      </w:r>
      <w:r w:rsidR="00D3530D">
        <w:rPr>
          <w:rFonts w:cs="Arial"/>
          <w:sz w:val="22"/>
        </w:rPr>
        <w:t xml:space="preserve"> ter 28/23 </w:t>
      </w:r>
      <w:r w:rsidRPr="004C3269">
        <w:rPr>
          <w:rFonts w:cs="Arial"/>
          <w:sz w:val="22"/>
        </w:rPr>
        <w:t>– v nadaljevanju ZJN-3):</w:t>
      </w:r>
    </w:p>
    <w:p w14:paraId="688AFBC6" w14:textId="77777777" w:rsidR="00DB5916" w:rsidRPr="004C3269" w:rsidRDefault="00DB5916" w:rsidP="00AC56AC">
      <w:pPr>
        <w:spacing w:line="0" w:lineRule="atLeast"/>
        <w:rPr>
          <w:rFonts w:cs="Arial"/>
          <w:sz w:val="22"/>
        </w:rPr>
      </w:pPr>
    </w:p>
    <w:p w14:paraId="6D2AAD0C" w14:textId="6339BC85" w:rsidR="00911424" w:rsidRDefault="00911424" w:rsidP="004654B2">
      <w:pPr>
        <w:spacing w:line="0" w:lineRule="atLeast"/>
        <w:jc w:val="center"/>
        <w:rPr>
          <w:rFonts w:cs="Arial"/>
          <w:b/>
          <w:sz w:val="24"/>
          <w:szCs w:val="24"/>
        </w:rPr>
      </w:pPr>
    </w:p>
    <w:p w14:paraId="0C3CB2EB" w14:textId="77777777" w:rsidR="00DB5916" w:rsidRDefault="00DB5916" w:rsidP="004654B2">
      <w:pPr>
        <w:spacing w:line="0" w:lineRule="atLeast"/>
        <w:jc w:val="center"/>
        <w:rPr>
          <w:rFonts w:cs="Arial"/>
          <w:b/>
          <w:sz w:val="24"/>
          <w:szCs w:val="24"/>
        </w:rPr>
      </w:pPr>
    </w:p>
    <w:p w14:paraId="5AC590E6" w14:textId="394180C4" w:rsidR="00465396" w:rsidRPr="00DB5916" w:rsidRDefault="00D20C31" w:rsidP="009D3575">
      <w:pPr>
        <w:spacing w:line="0" w:lineRule="atLeast"/>
        <w:jc w:val="center"/>
        <w:rPr>
          <w:rFonts w:cs="Arial"/>
          <w:b/>
          <w:bCs/>
          <w:sz w:val="24"/>
          <w:szCs w:val="24"/>
        </w:rPr>
      </w:pPr>
      <w:r w:rsidRPr="00D20C31">
        <w:rPr>
          <w:rFonts w:cs="Arial"/>
          <w:b/>
          <w:sz w:val="24"/>
          <w:szCs w:val="24"/>
        </w:rPr>
        <w:t>Izdelava strokovnih podlag za obnovo poplavnih gozdov ob rekah Muri in Dravi, izboljšanje habitata srednjega detla v Črnem logu ter vzpostavitev mreže habitatnih dreves v Murski šumi z implementacijo ukrepov na terenu v okviru projekta Natura Mura–Drava</w:t>
      </w:r>
      <w:r w:rsidR="0008428C">
        <w:rPr>
          <w:rFonts w:cs="Arial"/>
          <w:b/>
          <w:sz w:val="24"/>
          <w:szCs w:val="24"/>
        </w:rPr>
        <w:t>,</w:t>
      </w:r>
    </w:p>
    <w:p w14:paraId="346B6422" w14:textId="77777777" w:rsidR="00A843C2" w:rsidRPr="00DB5916" w:rsidRDefault="00A843C2" w:rsidP="004654B2">
      <w:pPr>
        <w:spacing w:line="0" w:lineRule="atLeast"/>
        <w:jc w:val="center"/>
        <w:rPr>
          <w:rFonts w:cs="Arial"/>
          <w:b/>
          <w:sz w:val="24"/>
          <w:szCs w:val="24"/>
        </w:rPr>
      </w:pPr>
    </w:p>
    <w:p w14:paraId="344EB62E" w14:textId="3A091A59" w:rsidR="00911424" w:rsidRPr="00DB5916" w:rsidRDefault="00911424" w:rsidP="004654B2">
      <w:pPr>
        <w:spacing w:line="0" w:lineRule="atLeast"/>
        <w:jc w:val="center"/>
        <w:rPr>
          <w:rFonts w:cs="Arial"/>
          <w:b/>
          <w:color w:val="FF0000"/>
          <w:sz w:val="24"/>
          <w:szCs w:val="24"/>
        </w:rPr>
      </w:pPr>
      <w:r w:rsidRPr="00DB5916">
        <w:rPr>
          <w:rFonts w:cs="Arial"/>
          <w:b/>
          <w:sz w:val="24"/>
          <w:szCs w:val="24"/>
        </w:rPr>
        <w:t>z oznako pri naročniku</w:t>
      </w:r>
      <w:r w:rsidR="00486248" w:rsidRPr="00DB5916">
        <w:rPr>
          <w:rFonts w:cs="Arial"/>
          <w:b/>
          <w:sz w:val="24"/>
          <w:szCs w:val="24"/>
        </w:rPr>
        <w:t>:</w:t>
      </w:r>
      <w:r w:rsidR="00AC56AC" w:rsidRPr="00DB5916">
        <w:rPr>
          <w:rFonts w:cs="Arial"/>
          <w:b/>
          <w:sz w:val="24"/>
          <w:szCs w:val="24"/>
        </w:rPr>
        <w:t xml:space="preserve"> </w:t>
      </w:r>
      <w:r w:rsidR="00DB5916">
        <w:rPr>
          <w:rFonts w:cs="Arial"/>
          <w:b/>
          <w:sz w:val="24"/>
          <w:szCs w:val="24"/>
        </w:rPr>
        <w:t>GHAB 2026</w:t>
      </w:r>
    </w:p>
    <w:p w14:paraId="4AAFCC5D" w14:textId="77777777" w:rsidR="00911424" w:rsidRPr="004C3269" w:rsidRDefault="00911424" w:rsidP="004654B2">
      <w:pPr>
        <w:spacing w:line="0" w:lineRule="atLeast"/>
        <w:jc w:val="center"/>
        <w:rPr>
          <w:rFonts w:cs="Arial"/>
          <w:sz w:val="22"/>
        </w:rPr>
      </w:pPr>
    </w:p>
    <w:p w14:paraId="553FFAD4" w14:textId="48A06BBC" w:rsidR="00911424" w:rsidRDefault="00911424" w:rsidP="004654B2">
      <w:pPr>
        <w:spacing w:line="0" w:lineRule="atLeast"/>
        <w:jc w:val="center"/>
        <w:rPr>
          <w:rFonts w:cs="Arial"/>
          <w:sz w:val="22"/>
        </w:rPr>
      </w:pPr>
    </w:p>
    <w:p w14:paraId="4D51F804" w14:textId="5CA4A0CC" w:rsidR="009375FC" w:rsidRDefault="009375FC" w:rsidP="004654B2">
      <w:pPr>
        <w:spacing w:line="0" w:lineRule="atLeast"/>
        <w:jc w:val="center"/>
        <w:rPr>
          <w:rFonts w:cs="Arial"/>
          <w:sz w:val="22"/>
        </w:rPr>
      </w:pPr>
    </w:p>
    <w:p w14:paraId="32B988CD" w14:textId="12C20062" w:rsidR="009375FC" w:rsidRDefault="009375FC" w:rsidP="004654B2">
      <w:pPr>
        <w:spacing w:line="0" w:lineRule="atLeast"/>
        <w:jc w:val="center"/>
        <w:rPr>
          <w:rFonts w:cs="Arial"/>
          <w:sz w:val="22"/>
        </w:rPr>
      </w:pPr>
    </w:p>
    <w:p w14:paraId="37957643" w14:textId="7BE6A6D4" w:rsidR="009375FC" w:rsidRDefault="009375FC" w:rsidP="004654B2">
      <w:pPr>
        <w:spacing w:line="0" w:lineRule="atLeast"/>
        <w:jc w:val="center"/>
        <w:rPr>
          <w:rFonts w:cs="Arial"/>
          <w:sz w:val="22"/>
        </w:rPr>
      </w:pPr>
    </w:p>
    <w:p w14:paraId="52226306" w14:textId="77777777" w:rsidR="00DB5916" w:rsidRDefault="00DB5916" w:rsidP="004654B2">
      <w:pPr>
        <w:spacing w:line="0" w:lineRule="atLeast"/>
        <w:jc w:val="center"/>
        <w:rPr>
          <w:rFonts w:cs="Arial"/>
          <w:sz w:val="22"/>
        </w:rPr>
      </w:pPr>
    </w:p>
    <w:p w14:paraId="36B72B95" w14:textId="77777777" w:rsidR="00DB5916" w:rsidRDefault="00DB5916" w:rsidP="004654B2">
      <w:pPr>
        <w:spacing w:line="0" w:lineRule="atLeast"/>
        <w:jc w:val="center"/>
        <w:rPr>
          <w:rFonts w:cs="Arial"/>
          <w:sz w:val="22"/>
        </w:rPr>
      </w:pPr>
    </w:p>
    <w:p w14:paraId="7692E81D" w14:textId="77777777" w:rsidR="00DB5916" w:rsidRDefault="00DB5916" w:rsidP="004654B2">
      <w:pPr>
        <w:spacing w:line="0" w:lineRule="atLeast"/>
        <w:jc w:val="center"/>
        <w:rPr>
          <w:rFonts w:cs="Arial"/>
          <w:sz w:val="22"/>
        </w:rPr>
      </w:pPr>
    </w:p>
    <w:p w14:paraId="1FF829EF" w14:textId="77777777" w:rsidR="00DB5916" w:rsidRDefault="00DB5916" w:rsidP="004654B2">
      <w:pPr>
        <w:spacing w:line="0" w:lineRule="atLeast"/>
        <w:jc w:val="center"/>
        <w:rPr>
          <w:rFonts w:cs="Arial"/>
          <w:sz w:val="22"/>
        </w:rPr>
      </w:pPr>
    </w:p>
    <w:p w14:paraId="16790021" w14:textId="77777777" w:rsidR="00DB5916" w:rsidRDefault="00DB5916" w:rsidP="004654B2">
      <w:pPr>
        <w:spacing w:line="0" w:lineRule="atLeast"/>
        <w:jc w:val="center"/>
        <w:rPr>
          <w:rFonts w:cs="Arial"/>
          <w:sz w:val="22"/>
        </w:rPr>
      </w:pPr>
    </w:p>
    <w:p w14:paraId="5A9AFF96" w14:textId="074BFEFA" w:rsidR="009375FC" w:rsidRDefault="009375FC" w:rsidP="004654B2">
      <w:pPr>
        <w:spacing w:line="0" w:lineRule="atLeast"/>
        <w:jc w:val="center"/>
        <w:rPr>
          <w:rFonts w:cs="Arial"/>
          <w:sz w:val="22"/>
        </w:rPr>
      </w:pPr>
    </w:p>
    <w:p w14:paraId="0284026E" w14:textId="77777777" w:rsidR="009375FC" w:rsidRPr="004C3269" w:rsidRDefault="009375FC" w:rsidP="004654B2">
      <w:pPr>
        <w:spacing w:line="0" w:lineRule="atLeast"/>
        <w:jc w:val="center"/>
        <w:rPr>
          <w:rFonts w:cs="Arial"/>
          <w:sz w:val="22"/>
        </w:rPr>
      </w:pPr>
    </w:p>
    <w:p w14:paraId="4BBE068E" w14:textId="77777777" w:rsidR="00911424" w:rsidRPr="004C3269" w:rsidRDefault="00911424" w:rsidP="004654B2">
      <w:pPr>
        <w:spacing w:line="0" w:lineRule="atLeast"/>
        <w:jc w:val="center"/>
        <w:rPr>
          <w:rFonts w:cs="Arial"/>
          <w:sz w:val="22"/>
        </w:rPr>
      </w:pPr>
    </w:p>
    <w:p w14:paraId="540E611B" w14:textId="74D08D35" w:rsidR="00911424" w:rsidRPr="004C3269" w:rsidRDefault="00911424" w:rsidP="004654B2">
      <w:pPr>
        <w:spacing w:line="0" w:lineRule="atLeast"/>
        <w:jc w:val="center"/>
        <w:rPr>
          <w:rFonts w:cs="Arial"/>
          <w:sz w:val="22"/>
        </w:rPr>
      </w:pPr>
      <w:r w:rsidRPr="004C3269">
        <w:rPr>
          <w:rFonts w:cs="Arial"/>
          <w:sz w:val="22"/>
        </w:rPr>
        <w:t>Kočevje,</w:t>
      </w:r>
      <w:r w:rsidR="00A15C6F">
        <w:rPr>
          <w:rFonts w:cs="Arial"/>
          <w:sz w:val="22"/>
        </w:rPr>
        <w:t xml:space="preserve"> </w:t>
      </w:r>
      <w:r w:rsidR="00835731">
        <w:rPr>
          <w:rFonts w:cs="Arial"/>
          <w:sz w:val="22"/>
        </w:rPr>
        <w:t xml:space="preserve">april </w:t>
      </w:r>
      <w:r w:rsidR="00DB5916">
        <w:rPr>
          <w:rFonts w:cs="Arial"/>
          <w:sz w:val="22"/>
        </w:rPr>
        <w:t>2026</w:t>
      </w:r>
    </w:p>
    <w:p w14:paraId="1E6C528C" w14:textId="77777777" w:rsidR="00BB1E26" w:rsidRPr="004C3269" w:rsidRDefault="00BB1E26" w:rsidP="004654B2">
      <w:pPr>
        <w:spacing w:line="0" w:lineRule="atLeast"/>
        <w:rPr>
          <w:rFonts w:cs="Arial"/>
          <w:sz w:val="22"/>
        </w:rPr>
      </w:pPr>
    </w:p>
    <w:p w14:paraId="7FF40A95" w14:textId="77777777" w:rsidR="00990C82" w:rsidRPr="004C3269" w:rsidRDefault="00990C82" w:rsidP="004654B2">
      <w:pPr>
        <w:spacing w:line="0" w:lineRule="atLeast"/>
        <w:jc w:val="center"/>
        <w:rPr>
          <w:rFonts w:cs="Arial"/>
          <w:b/>
          <w:sz w:val="22"/>
        </w:rPr>
      </w:pPr>
    </w:p>
    <w:p w14:paraId="2E493725" w14:textId="3B87160C" w:rsidR="0077559D" w:rsidRPr="004C3269" w:rsidRDefault="0077559D" w:rsidP="004654B2">
      <w:pPr>
        <w:spacing w:line="0" w:lineRule="atLeast"/>
        <w:rPr>
          <w:rFonts w:cs="Arial"/>
          <w:b/>
          <w:sz w:val="22"/>
        </w:rPr>
      </w:pPr>
      <w:r w:rsidRPr="004C3269">
        <w:rPr>
          <w:rFonts w:cs="Arial"/>
          <w:b/>
          <w:sz w:val="22"/>
        </w:rPr>
        <w:t>VSEBINA:</w:t>
      </w:r>
    </w:p>
    <w:p w14:paraId="1E1A9F71" w14:textId="77777777" w:rsidR="00CD556F" w:rsidRPr="004C3269" w:rsidRDefault="00CD556F" w:rsidP="004654B2">
      <w:pPr>
        <w:spacing w:line="0" w:lineRule="atLeast"/>
        <w:rPr>
          <w:rFonts w:cs="Arial"/>
          <w:b/>
          <w:sz w:val="22"/>
        </w:rPr>
      </w:pPr>
    </w:p>
    <w:p w14:paraId="49D5574A" w14:textId="3D19DC4B" w:rsidR="0077559D" w:rsidRPr="004C3269" w:rsidRDefault="0077559D" w:rsidP="004654B2">
      <w:pPr>
        <w:spacing w:line="0" w:lineRule="atLeast"/>
        <w:rPr>
          <w:rFonts w:cs="Arial"/>
          <w:sz w:val="22"/>
        </w:rPr>
      </w:pPr>
      <w:r w:rsidRPr="004C3269">
        <w:rPr>
          <w:rFonts w:cs="Arial"/>
          <w:sz w:val="22"/>
        </w:rPr>
        <w:t xml:space="preserve">Razpisno dokumentacijo sestavljajo: </w:t>
      </w:r>
    </w:p>
    <w:p w14:paraId="18828B5A" w14:textId="77777777" w:rsidR="001D6D1B" w:rsidRPr="004C3269" w:rsidRDefault="001D6D1B" w:rsidP="004654B2">
      <w:pPr>
        <w:spacing w:line="0" w:lineRule="atLeast"/>
        <w:rPr>
          <w:rFonts w:cs="Arial"/>
          <w:sz w:val="22"/>
        </w:rPr>
      </w:pPr>
    </w:p>
    <w:p w14:paraId="0593E905" w14:textId="77777777" w:rsidR="00167D8E" w:rsidRPr="00167D8E" w:rsidRDefault="00167D8E" w:rsidP="00167D8E">
      <w:pPr>
        <w:rPr>
          <w:rFonts w:cs="Arial"/>
          <w:sz w:val="22"/>
        </w:rPr>
      </w:pPr>
    </w:p>
    <w:p w14:paraId="165F246F" w14:textId="20BDCF10" w:rsidR="00167D8E" w:rsidRDefault="00167D8E" w:rsidP="003019A8">
      <w:pPr>
        <w:pStyle w:val="Odstavekseznama"/>
        <w:numPr>
          <w:ilvl w:val="0"/>
          <w:numId w:val="15"/>
        </w:numPr>
        <w:ind w:left="426"/>
        <w:rPr>
          <w:rFonts w:cs="Arial"/>
          <w:sz w:val="22"/>
        </w:rPr>
      </w:pPr>
      <w:r w:rsidRPr="00FE25FB">
        <w:rPr>
          <w:rFonts w:cs="Arial"/>
          <w:sz w:val="22"/>
        </w:rPr>
        <w:t>Navodila ponudnikom za pripravo ponudbe</w:t>
      </w:r>
    </w:p>
    <w:p w14:paraId="7A90F853" w14:textId="4EF79C0E" w:rsidR="00CA198A" w:rsidRPr="00FE25FB" w:rsidRDefault="00CA198A" w:rsidP="003019A8">
      <w:pPr>
        <w:pStyle w:val="Odstavekseznama"/>
        <w:numPr>
          <w:ilvl w:val="0"/>
          <w:numId w:val="15"/>
        </w:numPr>
        <w:ind w:left="426"/>
        <w:rPr>
          <w:rFonts w:cs="Arial"/>
          <w:sz w:val="22"/>
        </w:rPr>
      </w:pPr>
      <w:r w:rsidRPr="00FE25FB">
        <w:rPr>
          <w:rFonts w:cs="Arial"/>
          <w:sz w:val="22"/>
        </w:rPr>
        <w:t xml:space="preserve">Vzorec pogodbe </w:t>
      </w:r>
      <w:r w:rsidR="00DB5916">
        <w:rPr>
          <w:rFonts w:cs="Arial"/>
          <w:sz w:val="22"/>
        </w:rPr>
        <w:t>GHAB 2026</w:t>
      </w:r>
    </w:p>
    <w:p w14:paraId="0F659ADC" w14:textId="6A05A4AF" w:rsidR="00167D8E" w:rsidRPr="00FE25FB" w:rsidRDefault="006C7DD2" w:rsidP="003019A8">
      <w:pPr>
        <w:pStyle w:val="Odstavekseznama"/>
        <w:numPr>
          <w:ilvl w:val="0"/>
          <w:numId w:val="15"/>
        </w:numPr>
        <w:ind w:left="426"/>
        <w:rPr>
          <w:rFonts w:cs="Arial"/>
          <w:sz w:val="22"/>
        </w:rPr>
      </w:pPr>
      <w:r w:rsidRPr="00FE25FB">
        <w:rPr>
          <w:rFonts w:cs="Arial"/>
          <w:sz w:val="22"/>
        </w:rPr>
        <w:t>O</w:t>
      </w:r>
      <w:r w:rsidR="00167D8E" w:rsidRPr="00FE25FB">
        <w:rPr>
          <w:rFonts w:cs="Arial"/>
          <w:sz w:val="22"/>
        </w:rPr>
        <w:t>brazec »Predračun</w:t>
      </w:r>
    </w:p>
    <w:p w14:paraId="417EC460" w14:textId="455606C1" w:rsidR="00167D8E" w:rsidRPr="00FE25FB" w:rsidRDefault="006C7DD2" w:rsidP="003019A8">
      <w:pPr>
        <w:pStyle w:val="Odstavekseznama"/>
        <w:numPr>
          <w:ilvl w:val="0"/>
          <w:numId w:val="15"/>
        </w:numPr>
        <w:ind w:left="426"/>
        <w:rPr>
          <w:rFonts w:cs="Arial"/>
          <w:sz w:val="22"/>
        </w:rPr>
      </w:pPr>
      <w:r w:rsidRPr="00FE25FB">
        <w:rPr>
          <w:rFonts w:cs="Arial"/>
          <w:sz w:val="22"/>
        </w:rPr>
        <w:t>O</w:t>
      </w:r>
      <w:r w:rsidR="00167D8E" w:rsidRPr="00FE25FB">
        <w:rPr>
          <w:rFonts w:cs="Arial"/>
          <w:sz w:val="22"/>
        </w:rPr>
        <w:t xml:space="preserve">brazec </w:t>
      </w:r>
      <w:r w:rsidR="007F2BDF" w:rsidRPr="00FE25FB">
        <w:rPr>
          <w:rFonts w:cs="Arial"/>
          <w:sz w:val="22"/>
        </w:rPr>
        <w:t>»</w:t>
      </w:r>
      <w:r w:rsidR="00167D8E" w:rsidRPr="00FE25FB">
        <w:rPr>
          <w:rFonts w:cs="Arial"/>
          <w:sz w:val="22"/>
        </w:rPr>
        <w:t>Ponudba</w:t>
      </w:r>
      <w:r w:rsidR="007F2BDF" w:rsidRPr="00FE25FB">
        <w:rPr>
          <w:rFonts w:cs="Arial"/>
          <w:sz w:val="22"/>
        </w:rPr>
        <w:t>«</w:t>
      </w:r>
      <w:r w:rsidR="00167D8E" w:rsidRPr="00FE25FB">
        <w:rPr>
          <w:rFonts w:cs="Arial"/>
          <w:sz w:val="22"/>
        </w:rPr>
        <w:t xml:space="preserve"> </w:t>
      </w:r>
    </w:p>
    <w:p w14:paraId="37405E82" w14:textId="47EE0B0A" w:rsidR="00167D8E" w:rsidRDefault="006C7DD2" w:rsidP="003019A8">
      <w:pPr>
        <w:pStyle w:val="Odstavekseznama"/>
        <w:numPr>
          <w:ilvl w:val="0"/>
          <w:numId w:val="15"/>
        </w:numPr>
        <w:ind w:left="426"/>
        <w:rPr>
          <w:rFonts w:cs="Arial"/>
          <w:sz w:val="22"/>
        </w:rPr>
      </w:pPr>
      <w:r w:rsidRPr="00FE25FB">
        <w:rPr>
          <w:rFonts w:cs="Arial"/>
          <w:sz w:val="22"/>
        </w:rPr>
        <w:t>O</w:t>
      </w:r>
      <w:r w:rsidR="00167D8E" w:rsidRPr="00FE25FB">
        <w:rPr>
          <w:rFonts w:cs="Arial"/>
          <w:sz w:val="22"/>
        </w:rPr>
        <w:t>brazec »Izjava</w:t>
      </w:r>
      <w:r w:rsidR="0053347E" w:rsidRPr="00FE25FB">
        <w:rPr>
          <w:rFonts w:cs="Arial"/>
          <w:sz w:val="22"/>
        </w:rPr>
        <w:t xml:space="preserve"> za gospodarski subjekt</w:t>
      </w:r>
      <w:r w:rsidR="00167D8E" w:rsidRPr="00FE25FB">
        <w:rPr>
          <w:rFonts w:cs="Arial"/>
          <w:sz w:val="22"/>
        </w:rPr>
        <w:t xml:space="preserve">« (za </w:t>
      </w:r>
      <w:r w:rsidR="0066435B" w:rsidRPr="00FE25FB">
        <w:rPr>
          <w:rFonts w:cs="Arial"/>
          <w:sz w:val="22"/>
        </w:rPr>
        <w:t>vse gospodarske subjekte</w:t>
      </w:r>
      <w:r w:rsidR="00167D8E" w:rsidRPr="00FE25FB">
        <w:rPr>
          <w:rFonts w:cs="Arial"/>
          <w:sz w:val="22"/>
        </w:rPr>
        <w:t>)</w:t>
      </w:r>
    </w:p>
    <w:p w14:paraId="122A64D7" w14:textId="42151CCE" w:rsidR="00A843C2" w:rsidRDefault="00A843C2" w:rsidP="003019A8">
      <w:pPr>
        <w:pStyle w:val="Odstavekseznama"/>
        <w:numPr>
          <w:ilvl w:val="0"/>
          <w:numId w:val="15"/>
        </w:numPr>
        <w:ind w:left="426"/>
        <w:rPr>
          <w:rFonts w:cs="Arial"/>
          <w:sz w:val="22"/>
        </w:rPr>
      </w:pPr>
      <w:r>
        <w:rPr>
          <w:rFonts w:cs="Arial"/>
          <w:sz w:val="22"/>
        </w:rPr>
        <w:t>Obrazec »Seznam kadrov«</w:t>
      </w:r>
    </w:p>
    <w:p w14:paraId="3EFEDB62" w14:textId="57459550" w:rsidR="00F85D58" w:rsidRPr="00FE25FB" w:rsidRDefault="00F85D58" w:rsidP="003019A8">
      <w:pPr>
        <w:pStyle w:val="Odstavekseznama"/>
        <w:numPr>
          <w:ilvl w:val="0"/>
          <w:numId w:val="15"/>
        </w:numPr>
        <w:ind w:left="426"/>
        <w:rPr>
          <w:rFonts w:cs="Arial"/>
          <w:sz w:val="22"/>
        </w:rPr>
      </w:pPr>
      <w:r>
        <w:rPr>
          <w:rFonts w:cs="Arial"/>
          <w:sz w:val="22"/>
        </w:rPr>
        <w:t>Obrazec »Referenčno potrdilo«</w:t>
      </w:r>
    </w:p>
    <w:p w14:paraId="78FD866E" w14:textId="519D5193" w:rsidR="00167D8E" w:rsidRPr="00FE25FB" w:rsidRDefault="006C7DD2" w:rsidP="003019A8">
      <w:pPr>
        <w:pStyle w:val="Odstavekseznama"/>
        <w:numPr>
          <w:ilvl w:val="0"/>
          <w:numId w:val="15"/>
        </w:numPr>
        <w:ind w:left="426"/>
        <w:rPr>
          <w:rFonts w:cs="Arial"/>
          <w:sz w:val="22"/>
        </w:rPr>
      </w:pPr>
      <w:r w:rsidRPr="00FE25FB">
        <w:rPr>
          <w:rFonts w:cs="Arial"/>
          <w:sz w:val="22"/>
        </w:rPr>
        <w:t>O</w:t>
      </w:r>
      <w:r w:rsidR="00167D8E" w:rsidRPr="00FE25FB">
        <w:rPr>
          <w:rFonts w:cs="Arial"/>
          <w:sz w:val="22"/>
        </w:rPr>
        <w:t>brazec »Finančno zavarovanje za dobro izvedbo pogodbenih obveznosti«</w:t>
      </w:r>
    </w:p>
    <w:p w14:paraId="65A5CFA7" w14:textId="51760CB5" w:rsidR="007766B2" w:rsidRPr="00FE25FB" w:rsidRDefault="006C7DD2" w:rsidP="003019A8">
      <w:pPr>
        <w:pStyle w:val="Odstavekseznama"/>
        <w:numPr>
          <w:ilvl w:val="0"/>
          <w:numId w:val="15"/>
        </w:numPr>
        <w:ind w:left="426"/>
        <w:rPr>
          <w:rFonts w:cs="Arial"/>
          <w:sz w:val="22"/>
        </w:rPr>
      </w:pPr>
      <w:r w:rsidRPr="00FE25FB">
        <w:rPr>
          <w:rFonts w:cs="Arial"/>
          <w:sz w:val="22"/>
        </w:rPr>
        <w:t>O</w:t>
      </w:r>
      <w:r w:rsidR="007766B2" w:rsidRPr="00FE25FB">
        <w:rPr>
          <w:rFonts w:cs="Arial"/>
          <w:sz w:val="22"/>
        </w:rPr>
        <w:t>brazec »Izjava o lastniški strukturi gospodarskega subjekta«</w:t>
      </w:r>
    </w:p>
    <w:p w14:paraId="2FA3A0FA" w14:textId="77777777" w:rsidR="00167D8E" w:rsidRPr="00167D8E" w:rsidRDefault="00167D8E" w:rsidP="00167D8E">
      <w:pPr>
        <w:pStyle w:val="Odstavekseznama"/>
        <w:ind w:left="426"/>
        <w:rPr>
          <w:rFonts w:cs="Arial"/>
          <w:sz w:val="22"/>
        </w:rPr>
      </w:pPr>
    </w:p>
    <w:p w14:paraId="3D7EC146" w14:textId="77777777" w:rsidR="00487318" w:rsidRPr="005849D8" w:rsidRDefault="00487318" w:rsidP="00CC78CD">
      <w:pPr>
        <w:pStyle w:val="Odstavekseznama"/>
        <w:spacing w:line="0" w:lineRule="atLeast"/>
        <w:ind w:left="426"/>
        <w:rPr>
          <w:rFonts w:cs="Arial"/>
          <w:sz w:val="22"/>
        </w:rPr>
      </w:pPr>
    </w:p>
    <w:p w14:paraId="2665188E" w14:textId="0B5B832F" w:rsidR="00022CFC" w:rsidRPr="004C3269" w:rsidRDefault="00022CFC" w:rsidP="00022CFC">
      <w:pPr>
        <w:spacing w:line="0" w:lineRule="atLeast"/>
        <w:ind w:left="66"/>
        <w:rPr>
          <w:rFonts w:cs="Arial"/>
          <w:sz w:val="22"/>
        </w:rPr>
      </w:pPr>
    </w:p>
    <w:p w14:paraId="2138E1EE" w14:textId="59E87E66" w:rsidR="00C05568" w:rsidRPr="004C3269" w:rsidRDefault="00C05568" w:rsidP="00465396">
      <w:pPr>
        <w:spacing w:line="0" w:lineRule="atLeast"/>
        <w:ind w:left="66"/>
        <w:rPr>
          <w:rFonts w:cs="Arial"/>
          <w:sz w:val="22"/>
        </w:rPr>
      </w:pPr>
    </w:p>
    <w:p w14:paraId="5652046A" w14:textId="77777777" w:rsidR="00AB675C" w:rsidRPr="004C3269" w:rsidRDefault="00AB675C" w:rsidP="004654B2">
      <w:pPr>
        <w:pStyle w:val="Odstavekseznama"/>
        <w:spacing w:line="0" w:lineRule="atLeast"/>
        <w:ind w:left="426"/>
        <w:rPr>
          <w:rFonts w:cs="Arial"/>
          <w:sz w:val="22"/>
        </w:rPr>
      </w:pPr>
    </w:p>
    <w:p w14:paraId="115C0208" w14:textId="77777777" w:rsidR="0077559D" w:rsidRPr="004C3269" w:rsidRDefault="0077559D" w:rsidP="004654B2">
      <w:pPr>
        <w:spacing w:line="0" w:lineRule="atLeast"/>
        <w:rPr>
          <w:rFonts w:cs="Arial"/>
          <w:b/>
          <w:sz w:val="22"/>
        </w:rPr>
      </w:pPr>
    </w:p>
    <w:p w14:paraId="41D03D75" w14:textId="77777777" w:rsidR="0077559D" w:rsidRPr="004C3269" w:rsidRDefault="0077559D" w:rsidP="004654B2">
      <w:pPr>
        <w:spacing w:line="0" w:lineRule="atLeast"/>
        <w:jc w:val="center"/>
        <w:rPr>
          <w:rFonts w:cs="Arial"/>
          <w:b/>
          <w:sz w:val="22"/>
        </w:rPr>
      </w:pPr>
    </w:p>
    <w:p w14:paraId="6CD28C9D" w14:textId="77777777" w:rsidR="0077559D" w:rsidRPr="004C3269" w:rsidRDefault="0077559D" w:rsidP="004654B2">
      <w:pPr>
        <w:spacing w:line="0" w:lineRule="atLeast"/>
        <w:jc w:val="center"/>
        <w:rPr>
          <w:rFonts w:cs="Arial"/>
          <w:b/>
          <w:sz w:val="22"/>
        </w:rPr>
      </w:pPr>
    </w:p>
    <w:p w14:paraId="64695E71" w14:textId="77777777" w:rsidR="0077559D" w:rsidRPr="004C3269" w:rsidRDefault="0077559D" w:rsidP="004654B2">
      <w:pPr>
        <w:spacing w:line="0" w:lineRule="atLeast"/>
        <w:jc w:val="center"/>
        <w:rPr>
          <w:rFonts w:cs="Arial"/>
          <w:b/>
          <w:sz w:val="22"/>
        </w:rPr>
      </w:pPr>
    </w:p>
    <w:p w14:paraId="3958F52F" w14:textId="77777777" w:rsidR="0077559D" w:rsidRPr="004C3269" w:rsidRDefault="0077559D" w:rsidP="004654B2">
      <w:pPr>
        <w:spacing w:line="0" w:lineRule="atLeast"/>
        <w:jc w:val="center"/>
        <w:rPr>
          <w:rFonts w:cs="Arial"/>
          <w:b/>
          <w:sz w:val="22"/>
        </w:rPr>
      </w:pPr>
    </w:p>
    <w:p w14:paraId="24C2E7A3" w14:textId="77777777" w:rsidR="0077559D" w:rsidRPr="004C3269" w:rsidRDefault="0077559D" w:rsidP="004654B2">
      <w:pPr>
        <w:spacing w:line="0" w:lineRule="atLeast"/>
        <w:jc w:val="center"/>
        <w:rPr>
          <w:rFonts w:cs="Arial"/>
          <w:b/>
          <w:sz w:val="22"/>
        </w:rPr>
      </w:pPr>
    </w:p>
    <w:p w14:paraId="643D30B4" w14:textId="77777777" w:rsidR="0077559D" w:rsidRPr="004C3269" w:rsidRDefault="0077559D" w:rsidP="004654B2">
      <w:pPr>
        <w:spacing w:line="0" w:lineRule="atLeast"/>
        <w:jc w:val="center"/>
        <w:rPr>
          <w:rFonts w:cs="Arial"/>
          <w:b/>
          <w:sz w:val="22"/>
        </w:rPr>
      </w:pPr>
    </w:p>
    <w:p w14:paraId="1A825717" w14:textId="77777777" w:rsidR="0077559D" w:rsidRPr="004C3269" w:rsidRDefault="0077559D" w:rsidP="004654B2">
      <w:pPr>
        <w:spacing w:line="0" w:lineRule="atLeast"/>
        <w:jc w:val="center"/>
        <w:rPr>
          <w:rFonts w:cs="Arial"/>
          <w:b/>
          <w:sz w:val="22"/>
        </w:rPr>
      </w:pPr>
    </w:p>
    <w:p w14:paraId="1553BDD6" w14:textId="77777777" w:rsidR="00990C82" w:rsidRPr="004C3269" w:rsidRDefault="00990C82" w:rsidP="004654B2">
      <w:pPr>
        <w:spacing w:line="0" w:lineRule="atLeast"/>
        <w:jc w:val="center"/>
        <w:rPr>
          <w:rFonts w:cs="Arial"/>
          <w:b/>
          <w:sz w:val="22"/>
        </w:rPr>
      </w:pPr>
    </w:p>
    <w:p w14:paraId="48A68239" w14:textId="77777777" w:rsidR="00990C82" w:rsidRPr="004C3269" w:rsidRDefault="00990C82" w:rsidP="004654B2">
      <w:pPr>
        <w:spacing w:line="0" w:lineRule="atLeast"/>
        <w:jc w:val="center"/>
        <w:rPr>
          <w:rFonts w:cs="Arial"/>
          <w:b/>
          <w:sz w:val="22"/>
        </w:rPr>
      </w:pPr>
    </w:p>
    <w:p w14:paraId="36DEA97D" w14:textId="77777777" w:rsidR="00990C82" w:rsidRPr="004C3269" w:rsidRDefault="00990C82" w:rsidP="004654B2">
      <w:pPr>
        <w:spacing w:line="0" w:lineRule="atLeast"/>
        <w:jc w:val="center"/>
        <w:rPr>
          <w:rFonts w:cs="Arial"/>
          <w:b/>
          <w:sz w:val="22"/>
        </w:rPr>
      </w:pPr>
    </w:p>
    <w:p w14:paraId="1718DFA7" w14:textId="77777777" w:rsidR="00990C82" w:rsidRPr="004C3269" w:rsidRDefault="00990C82" w:rsidP="004654B2">
      <w:pPr>
        <w:spacing w:line="0" w:lineRule="atLeast"/>
        <w:jc w:val="center"/>
        <w:rPr>
          <w:rFonts w:cs="Arial"/>
          <w:b/>
          <w:sz w:val="22"/>
        </w:rPr>
      </w:pPr>
    </w:p>
    <w:p w14:paraId="3048C8D5" w14:textId="77777777" w:rsidR="00990C82" w:rsidRPr="004C3269" w:rsidRDefault="00990C82" w:rsidP="004654B2">
      <w:pPr>
        <w:spacing w:line="0" w:lineRule="atLeast"/>
        <w:rPr>
          <w:rFonts w:cs="Arial"/>
          <w:b/>
          <w:sz w:val="22"/>
        </w:rPr>
      </w:pPr>
    </w:p>
    <w:p w14:paraId="7D18E6DD" w14:textId="77777777" w:rsidR="00BB1E26" w:rsidRPr="004C3269" w:rsidRDefault="00BB1E26" w:rsidP="004654B2">
      <w:pPr>
        <w:spacing w:line="0" w:lineRule="atLeast"/>
        <w:rPr>
          <w:rFonts w:cs="Arial"/>
          <w:sz w:val="22"/>
        </w:rPr>
      </w:pPr>
    </w:p>
    <w:p w14:paraId="3F5DB508" w14:textId="77777777" w:rsidR="00BB1E26" w:rsidRPr="004C3269" w:rsidRDefault="00BB1E26" w:rsidP="004654B2">
      <w:pPr>
        <w:spacing w:line="0" w:lineRule="atLeast"/>
        <w:rPr>
          <w:rFonts w:cs="Arial"/>
          <w:sz w:val="22"/>
        </w:rPr>
      </w:pPr>
    </w:p>
    <w:p w14:paraId="08F6BA6B" w14:textId="77777777" w:rsidR="00BB1E26" w:rsidRPr="004C3269" w:rsidRDefault="00BB1E26" w:rsidP="004654B2">
      <w:pPr>
        <w:spacing w:line="0" w:lineRule="atLeast"/>
        <w:rPr>
          <w:rFonts w:cs="Arial"/>
          <w:sz w:val="22"/>
        </w:rPr>
      </w:pPr>
    </w:p>
    <w:p w14:paraId="7C5A4B6C" w14:textId="77777777" w:rsidR="00BB1E26" w:rsidRPr="004C3269" w:rsidRDefault="00BB1E26" w:rsidP="004654B2">
      <w:pPr>
        <w:spacing w:line="0" w:lineRule="atLeast"/>
        <w:rPr>
          <w:rFonts w:cs="Arial"/>
          <w:sz w:val="22"/>
        </w:rPr>
      </w:pPr>
    </w:p>
    <w:p w14:paraId="2F0C630D" w14:textId="77777777" w:rsidR="00BB1E26" w:rsidRPr="004C3269" w:rsidRDefault="00BB1E26" w:rsidP="004654B2">
      <w:pPr>
        <w:spacing w:line="0" w:lineRule="atLeast"/>
        <w:rPr>
          <w:rFonts w:cs="Arial"/>
          <w:sz w:val="22"/>
        </w:rPr>
      </w:pPr>
    </w:p>
    <w:p w14:paraId="0940A418" w14:textId="77777777" w:rsidR="00BB1E26" w:rsidRPr="004C3269" w:rsidRDefault="00BB1E26" w:rsidP="004654B2">
      <w:pPr>
        <w:spacing w:line="0" w:lineRule="atLeast"/>
        <w:rPr>
          <w:rFonts w:cs="Arial"/>
          <w:sz w:val="22"/>
        </w:rPr>
      </w:pPr>
    </w:p>
    <w:p w14:paraId="0FE3F34E" w14:textId="77777777" w:rsidR="00BB1E26" w:rsidRPr="004C3269" w:rsidRDefault="00BB1E26" w:rsidP="004654B2">
      <w:pPr>
        <w:spacing w:line="0" w:lineRule="atLeast"/>
        <w:rPr>
          <w:rFonts w:cs="Arial"/>
          <w:sz w:val="22"/>
        </w:rPr>
      </w:pPr>
    </w:p>
    <w:p w14:paraId="36F9AEDC" w14:textId="77777777" w:rsidR="00BB1E26" w:rsidRPr="004C3269" w:rsidRDefault="00BB1E26" w:rsidP="004654B2">
      <w:pPr>
        <w:spacing w:line="0" w:lineRule="atLeast"/>
        <w:rPr>
          <w:rFonts w:cs="Arial"/>
          <w:sz w:val="22"/>
        </w:rPr>
      </w:pPr>
    </w:p>
    <w:p w14:paraId="23B5F841" w14:textId="77777777" w:rsidR="00BB1E26" w:rsidRPr="004C3269" w:rsidRDefault="00BB1E26" w:rsidP="004654B2">
      <w:pPr>
        <w:spacing w:line="0" w:lineRule="atLeast"/>
        <w:rPr>
          <w:rFonts w:cs="Arial"/>
          <w:sz w:val="22"/>
        </w:rPr>
      </w:pPr>
    </w:p>
    <w:p w14:paraId="17019049" w14:textId="77777777" w:rsidR="00BB1E26" w:rsidRPr="004C3269" w:rsidRDefault="00BB1E26" w:rsidP="004654B2">
      <w:pPr>
        <w:spacing w:line="0" w:lineRule="atLeast"/>
        <w:rPr>
          <w:rFonts w:cs="Arial"/>
          <w:sz w:val="22"/>
        </w:rPr>
      </w:pPr>
    </w:p>
    <w:p w14:paraId="3208FC9D" w14:textId="77777777" w:rsidR="00BB1E26" w:rsidRPr="004C3269" w:rsidRDefault="00BB1E26" w:rsidP="004654B2">
      <w:pPr>
        <w:spacing w:line="0" w:lineRule="atLeast"/>
        <w:rPr>
          <w:rFonts w:cs="Arial"/>
          <w:sz w:val="22"/>
        </w:rPr>
      </w:pPr>
    </w:p>
    <w:p w14:paraId="1DCFE070" w14:textId="77777777" w:rsidR="00BB1E26" w:rsidRPr="004C3269" w:rsidRDefault="00BB1E26" w:rsidP="004654B2">
      <w:pPr>
        <w:spacing w:line="0" w:lineRule="atLeast"/>
        <w:rPr>
          <w:rFonts w:cs="Arial"/>
          <w:sz w:val="22"/>
        </w:rPr>
      </w:pPr>
    </w:p>
    <w:p w14:paraId="4AE1F484" w14:textId="77777777" w:rsidR="00BB1E26" w:rsidRPr="004C3269" w:rsidRDefault="00BB1E26" w:rsidP="004654B2">
      <w:pPr>
        <w:spacing w:line="0" w:lineRule="atLeast"/>
        <w:rPr>
          <w:rFonts w:cs="Arial"/>
          <w:sz w:val="22"/>
        </w:rPr>
      </w:pPr>
    </w:p>
    <w:p w14:paraId="596E3EE6" w14:textId="7C08871C" w:rsidR="00BB1E26" w:rsidRDefault="00BB1E26" w:rsidP="004654B2">
      <w:pPr>
        <w:spacing w:line="0" w:lineRule="atLeast"/>
        <w:rPr>
          <w:rFonts w:cs="Arial"/>
          <w:sz w:val="22"/>
        </w:rPr>
      </w:pPr>
    </w:p>
    <w:p w14:paraId="6E342B17" w14:textId="6265FD2D" w:rsidR="0053347E" w:rsidRDefault="0053347E" w:rsidP="004654B2">
      <w:pPr>
        <w:spacing w:line="0" w:lineRule="atLeast"/>
        <w:rPr>
          <w:rFonts w:cs="Arial"/>
          <w:sz w:val="22"/>
        </w:rPr>
      </w:pPr>
    </w:p>
    <w:p w14:paraId="7DAE8FDF" w14:textId="77777777" w:rsidR="0053347E" w:rsidRDefault="0053347E" w:rsidP="004654B2">
      <w:pPr>
        <w:spacing w:line="0" w:lineRule="atLeast"/>
        <w:rPr>
          <w:rFonts w:cs="Arial"/>
          <w:sz w:val="22"/>
        </w:rPr>
      </w:pPr>
    </w:p>
    <w:p w14:paraId="79831480" w14:textId="77777777" w:rsidR="00B14CA3" w:rsidRPr="004C3269" w:rsidRDefault="00B14CA3" w:rsidP="004654B2">
      <w:pPr>
        <w:spacing w:line="0" w:lineRule="atLeast"/>
        <w:rPr>
          <w:rFonts w:cs="Arial"/>
          <w:sz w:val="22"/>
        </w:rPr>
      </w:pPr>
    </w:p>
    <w:p w14:paraId="756FDA50" w14:textId="77777777" w:rsidR="005A4097" w:rsidRPr="004C3269" w:rsidRDefault="005A4097" w:rsidP="004654B2">
      <w:pPr>
        <w:spacing w:line="0" w:lineRule="atLeast"/>
        <w:rPr>
          <w:rFonts w:cs="Arial"/>
          <w:sz w:val="22"/>
        </w:rPr>
      </w:pPr>
    </w:p>
    <w:p w14:paraId="659719F4" w14:textId="0B71E370" w:rsidR="00CC78CD" w:rsidRDefault="00CC78CD" w:rsidP="004654B2">
      <w:pPr>
        <w:pStyle w:val="NaslovTOC"/>
        <w:spacing w:before="0" w:line="0" w:lineRule="atLeast"/>
        <w:rPr>
          <w:rFonts w:ascii="Arial" w:hAnsi="Arial" w:cs="Arial"/>
          <w:bCs w:val="0"/>
          <w:color w:val="auto"/>
          <w:sz w:val="22"/>
          <w:szCs w:val="22"/>
        </w:rPr>
      </w:pPr>
      <w:bookmarkStart w:id="0" w:name="_Toc336851729"/>
    </w:p>
    <w:p w14:paraId="2B2EEB4C" w14:textId="42059182" w:rsidR="009375FC" w:rsidRDefault="009375FC" w:rsidP="009375FC">
      <w:pPr>
        <w:rPr>
          <w:lang w:eastAsia="sl-SI"/>
        </w:rPr>
      </w:pPr>
    </w:p>
    <w:p w14:paraId="6AAC0C54" w14:textId="6561E621" w:rsidR="009375FC" w:rsidRDefault="009375FC" w:rsidP="009375FC">
      <w:pPr>
        <w:rPr>
          <w:lang w:eastAsia="sl-SI"/>
        </w:rPr>
      </w:pPr>
    </w:p>
    <w:p w14:paraId="63F69645" w14:textId="77777777" w:rsidR="00CC78CD" w:rsidRDefault="00CC78CD" w:rsidP="004654B2">
      <w:pPr>
        <w:pStyle w:val="NaslovTOC"/>
        <w:spacing w:before="0" w:line="0" w:lineRule="atLeast"/>
        <w:rPr>
          <w:rFonts w:ascii="Arial" w:hAnsi="Arial" w:cs="Arial"/>
          <w:bCs w:val="0"/>
          <w:color w:val="auto"/>
          <w:sz w:val="22"/>
          <w:szCs w:val="22"/>
        </w:rPr>
      </w:pPr>
    </w:p>
    <w:p w14:paraId="75773536" w14:textId="78A819E6" w:rsidR="00D65E75" w:rsidRPr="004C3269" w:rsidRDefault="009B3F0C" w:rsidP="004654B2">
      <w:pPr>
        <w:pStyle w:val="NaslovTOC"/>
        <w:spacing w:before="0" w:line="0" w:lineRule="atLeast"/>
        <w:rPr>
          <w:rFonts w:ascii="Arial" w:hAnsi="Arial" w:cs="Arial"/>
          <w:bCs w:val="0"/>
          <w:color w:val="auto"/>
          <w:sz w:val="22"/>
          <w:szCs w:val="22"/>
        </w:rPr>
      </w:pPr>
      <w:r w:rsidRPr="004C3269">
        <w:rPr>
          <w:rFonts w:ascii="Arial" w:hAnsi="Arial" w:cs="Arial"/>
          <w:bCs w:val="0"/>
          <w:color w:val="auto"/>
          <w:sz w:val="22"/>
          <w:szCs w:val="22"/>
        </w:rPr>
        <w:t>KAZALO</w:t>
      </w:r>
    </w:p>
    <w:p w14:paraId="67EA3CE2" w14:textId="08BB13B6" w:rsidR="0046141B"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C3269">
        <w:rPr>
          <w:rFonts w:ascii="Arial" w:hAnsi="Arial" w:cs="Arial"/>
          <w:b w:val="0"/>
          <w:sz w:val="22"/>
          <w:szCs w:val="22"/>
        </w:rPr>
        <w:fldChar w:fldCharType="begin"/>
      </w:r>
      <w:r w:rsidRPr="004C3269">
        <w:rPr>
          <w:rFonts w:ascii="Arial" w:hAnsi="Arial" w:cs="Arial"/>
          <w:b w:val="0"/>
          <w:sz w:val="22"/>
          <w:szCs w:val="22"/>
        </w:rPr>
        <w:instrText xml:space="preserve"> TOC \o "1-5" \h \z \u </w:instrText>
      </w:r>
      <w:r w:rsidRPr="004C3269">
        <w:rPr>
          <w:rFonts w:ascii="Arial" w:hAnsi="Arial" w:cs="Arial"/>
          <w:b w:val="0"/>
          <w:sz w:val="22"/>
          <w:szCs w:val="22"/>
        </w:rPr>
        <w:fldChar w:fldCharType="separate"/>
      </w:r>
      <w:hyperlink w:anchor="_Toc164061110" w:history="1">
        <w:r w:rsidR="0046141B" w:rsidRPr="00052DE8">
          <w:rPr>
            <w:rStyle w:val="Hiperpovezava"/>
            <w:rFonts w:cs="Arial"/>
            <w:noProof/>
          </w:rPr>
          <w:t>1.</w:t>
        </w:r>
        <w:r w:rsidR="0046141B">
          <w:rPr>
            <w:rFonts w:asciiTheme="minorHAnsi" w:eastAsiaTheme="minorEastAsia" w:hAnsiTheme="minorHAnsi" w:cstheme="minorBidi"/>
            <w:b w:val="0"/>
            <w:bCs w:val="0"/>
            <w:caps w:val="0"/>
            <w:noProof/>
            <w:sz w:val="22"/>
            <w:szCs w:val="22"/>
            <w:lang w:eastAsia="sl-SI"/>
          </w:rPr>
          <w:tab/>
        </w:r>
        <w:r w:rsidR="0046141B" w:rsidRPr="00052DE8">
          <w:rPr>
            <w:rStyle w:val="Hiperpovezava"/>
            <w:rFonts w:cs="Arial"/>
            <w:noProof/>
          </w:rPr>
          <w:t>NAROČNIK</w:t>
        </w:r>
        <w:r w:rsidR="0046141B">
          <w:rPr>
            <w:noProof/>
            <w:webHidden/>
          </w:rPr>
          <w:tab/>
        </w:r>
        <w:r w:rsidR="0046141B">
          <w:rPr>
            <w:noProof/>
            <w:webHidden/>
          </w:rPr>
          <w:fldChar w:fldCharType="begin"/>
        </w:r>
        <w:r w:rsidR="0046141B">
          <w:rPr>
            <w:noProof/>
            <w:webHidden/>
          </w:rPr>
          <w:instrText xml:space="preserve"> PAGEREF _Toc164061110 \h </w:instrText>
        </w:r>
        <w:r w:rsidR="0046141B">
          <w:rPr>
            <w:noProof/>
            <w:webHidden/>
          </w:rPr>
        </w:r>
        <w:r w:rsidR="0046141B">
          <w:rPr>
            <w:noProof/>
            <w:webHidden/>
          </w:rPr>
          <w:fldChar w:fldCharType="separate"/>
        </w:r>
        <w:r w:rsidR="0046141B">
          <w:rPr>
            <w:noProof/>
            <w:webHidden/>
          </w:rPr>
          <w:t>5</w:t>
        </w:r>
        <w:r w:rsidR="0046141B">
          <w:rPr>
            <w:noProof/>
            <w:webHidden/>
          </w:rPr>
          <w:fldChar w:fldCharType="end"/>
        </w:r>
      </w:hyperlink>
    </w:p>
    <w:p w14:paraId="202EA7D5" w14:textId="1283C4F4" w:rsidR="0046141B" w:rsidRDefault="0046141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061111" w:history="1">
        <w:r w:rsidRPr="00052DE8">
          <w:rPr>
            <w:rStyle w:val="Hiperpovezava"/>
            <w:rFonts w:cs="Arial"/>
            <w:noProof/>
          </w:rPr>
          <w:t>2.</w:t>
        </w:r>
        <w:r>
          <w:rPr>
            <w:rFonts w:asciiTheme="minorHAnsi" w:eastAsiaTheme="minorEastAsia" w:hAnsiTheme="minorHAnsi" w:cstheme="minorBidi"/>
            <w:b w:val="0"/>
            <w:bCs w:val="0"/>
            <w:caps w:val="0"/>
            <w:noProof/>
            <w:sz w:val="22"/>
            <w:szCs w:val="22"/>
            <w:lang w:eastAsia="sl-SI"/>
          </w:rPr>
          <w:tab/>
        </w:r>
        <w:r w:rsidRPr="00052DE8">
          <w:rPr>
            <w:rStyle w:val="Hiperpovezava"/>
            <w:rFonts w:cs="Arial"/>
            <w:noProof/>
          </w:rPr>
          <w:t>OZNAKA, PREDMET in trajanje JAVNEGA NAROČILA</w:t>
        </w:r>
        <w:r>
          <w:rPr>
            <w:noProof/>
            <w:webHidden/>
          </w:rPr>
          <w:tab/>
        </w:r>
        <w:r>
          <w:rPr>
            <w:noProof/>
            <w:webHidden/>
          </w:rPr>
          <w:fldChar w:fldCharType="begin"/>
        </w:r>
        <w:r>
          <w:rPr>
            <w:noProof/>
            <w:webHidden/>
          </w:rPr>
          <w:instrText xml:space="preserve"> PAGEREF _Toc164061111 \h </w:instrText>
        </w:r>
        <w:r>
          <w:rPr>
            <w:noProof/>
            <w:webHidden/>
          </w:rPr>
        </w:r>
        <w:r>
          <w:rPr>
            <w:noProof/>
            <w:webHidden/>
          </w:rPr>
          <w:fldChar w:fldCharType="separate"/>
        </w:r>
        <w:r>
          <w:rPr>
            <w:noProof/>
            <w:webHidden/>
          </w:rPr>
          <w:t>5</w:t>
        </w:r>
        <w:r>
          <w:rPr>
            <w:noProof/>
            <w:webHidden/>
          </w:rPr>
          <w:fldChar w:fldCharType="end"/>
        </w:r>
      </w:hyperlink>
    </w:p>
    <w:p w14:paraId="38E96847" w14:textId="40B1F910" w:rsidR="0046141B" w:rsidRDefault="0046141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061112" w:history="1">
        <w:r w:rsidRPr="00052DE8">
          <w:rPr>
            <w:rStyle w:val="Hiperpovezava"/>
            <w:rFonts w:cs="Arial"/>
            <w:noProof/>
          </w:rPr>
          <w:t>3.</w:t>
        </w:r>
        <w:r>
          <w:rPr>
            <w:rFonts w:asciiTheme="minorHAnsi" w:eastAsiaTheme="minorEastAsia" w:hAnsiTheme="minorHAnsi" w:cstheme="minorBidi"/>
            <w:b w:val="0"/>
            <w:bCs w:val="0"/>
            <w:caps w:val="0"/>
            <w:noProof/>
            <w:sz w:val="22"/>
            <w:szCs w:val="22"/>
            <w:lang w:eastAsia="sl-SI"/>
          </w:rPr>
          <w:tab/>
        </w:r>
        <w:r w:rsidRPr="00052DE8">
          <w:rPr>
            <w:rStyle w:val="Hiperpovezava"/>
            <w:rFonts w:cs="Arial"/>
            <w:noProof/>
          </w:rPr>
          <w:t>PRAVNA PODLAGA IN NAČIN ODDAJE JAVNEGA NAROČILA</w:t>
        </w:r>
        <w:r>
          <w:rPr>
            <w:noProof/>
            <w:webHidden/>
          </w:rPr>
          <w:tab/>
        </w:r>
        <w:r>
          <w:rPr>
            <w:noProof/>
            <w:webHidden/>
          </w:rPr>
          <w:fldChar w:fldCharType="begin"/>
        </w:r>
        <w:r>
          <w:rPr>
            <w:noProof/>
            <w:webHidden/>
          </w:rPr>
          <w:instrText xml:space="preserve"> PAGEREF _Toc164061112 \h </w:instrText>
        </w:r>
        <w:r>
          <w:rPr>
            <w:noProof/>
            <w:webHidden/>
          </w:rPr>
        </w:r>
        <w:r>
          <w:rPr>
            <w:noProof/>
            <w:webHidden/>
          </w:rPr>
          <w:fldChar w:fldCharType="separate"/>
        </w:r>
        <w:r>
          <w:rPr>
            <w:noProof/>
            <w:webHidden/>
          </w:rPr>
          <w:t>9</w:t>
        </w:r>
        <w:r>
          <w:rPr>
            <w:noProof/>
            <w:webHidden/>
          </w:rPr>
          <w:fldChar w:fldCharType="end"/>
        </w:r>
      </w:hyperlink>
    </w:p>
    <w:p w14:paraId="6D5233B9" w14:textId="712CD312" w:rsidR="0046141B" w:rsidRDefault="0046141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061113" w:history="1">
        <w:r w:rsidRPr="00052DE8">
          <w:rPr>
            <w:rStyle w:val="Hiperpovezava"/>
            <w:rFonts w:cs="Arial"/>
            <w:noProof/>
          </w:rPr>
          <w:t>4.</w:t>
        </w:r>
        <w:r>
          <w:rPr>
            <w:rFonts w:asciiTheme="minorHAnsi" w:eastAsiaTheme="minorEastAsia" w:hAnsiTheme="minorHAnsi" w:cstheme="minorBidi"/>
            <w:b w:val="0"/>
            <w:bCs w:val="0"/>
            <w:caps w:val="0"/>
            <w:noProof/>
            <w:sz w:val="22"/>
            <w:szCs w:val="22"/>
            <w:lang w:eastAsia="sl-SI"/>
          </w:rPr>
          <w:tab/>
        </w:r>
        <w:r w:rsidRPr="00052DE8">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_Toc164061113 \h </w:instrText>
        </w:r>
        <w:r>
          <w:rPr>
            <w:noProof/>
            <w:webHidden/>
          </w:rPr>
        </w:r>
        <w:r>
          <w:rPr>
            <w:noProof/>
            <w:webHidden/>
          </w:rPr>
          <w:fldChar w:fldCharType="separate"/>
        </w:r>
        <w:r>
          <w:rPr>
            <w:noProof/>
            <w:webHidden/>
          </w:rPr>
          <w:t>9</w:t>
        </w:r>
        <w:r>
          <w:rPr>
            <w:noProof/>
            <w:webHidden/>
          </w:rPr>
          <w:fldChar w:fldCharType="end"/>
        </w:r>
      </w:hyperlink>
    </w:p>
    <w:p w14:paraId="05972870" w14:textId="30D7C042" w:rsidR="0046141B" w:rsidRDefault="0046141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061114" w:history="1">
        <w:r w:rsidRPr="00052DE8">
          <w:rPr>
            <w:rStyle w:val="Hiperpovezava"/>
            <w:rFonts w:cs="Arial"/>
            <w:noProof/>
          </w:rPr>
          <w:t>4.1</w:t>
        </w:r>
        <w:r>
          <w:rPr>
            <w:rFonts w:asciiTheme="minorHAnsi" w:eastAsiaTheme="minorEastAsia" w:hAnsiTheme="minorHAnsi" w:cstheme="minorBidi"/>
            <w:smallCaps w:val="0"/>
            <w:noProof/>
            <w:sz w:val="22"/>
            <w:szCs w:val="22"/>
            <w:lang w:eastAsia="sl-SI"/>
          </w:rPr>
          <w:tab/>
        </w:r>
        <w:r w:rsidRPr="00052DE8">
          <w:rPr>
            <w:rStyle w:val="Hiperpovezava"/>
            <w:rFonts w:cs="Arial"/>
            <w:noProof/>
          </w:rPr>
          <w:t>ELEKTRONSKA PONUDBA</w:t>
        </w:r>
        <w:r>
          <w:rPr>
            <w:noProof/>
            <w:webHidden/>
          </w:rPr>
          <w:tab/>
        </w:r>
        <w:r>
          <w:rPr>
            <w:noProof/>
            <w:webHidden/>
          </w:rPr>
          <w:fldChar w:fldCharType="begin"/>
        </w:r>
        <w:r>
          <w:rPr>
            <w:noProof/>
            <w:webHidden/>
          </w:rPr>
          <w:instrText xml:space="preserve"> PAGEREF _Toc164061114 \h </w:instrText>
        </w:r>
        <w:r>
          <w:rPr>
            <w:noProof/>
            <w:webHidden/>
          </w:rPr>
        </w:r>
        <w:r>
          <w:rPr>
            <w:noProof/>
            <w:webHidden/>
          </w:rPr>
          <w:fldChar w:fldCharType="separate"/>
        </w:r>
        <w:r>
          <w:rPr>
            <w:noProof/>
            <w:webHidden/>
          </w:rPr>
          <w:t>9</w:t>
        </w:r>
        <w:r>
          <w:rPr>
            <w:noProof/>
            <w:webHidden/>
          </w:rPr>
          <w:fldChar w:fldCharType="end"/>
        </w:r>
      </w:hyperlink>
    </w:p>
    <w:p w14:paraId="12F6F747" w14:textId="17E012AA" w:rsidR="0046141B" w:rsidRDefault="0046141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061115" w:history="1">
        <w:r w:rsidRPr="00052DE8">
          <w:rPr>
            <w:rStyle w:val="Hiperpovezava"/>
            <w:rFonts w:cs="Arial"/>
            <w:noProof/>
          </w:rPr>
          <w:t>5.</w:t>
        </w:r>
        <w:r>
          <w:rPr>
            <w:rFonts w:asciiTheme="minorHAnsi" w:eastAsiaTheme="minorEastAsia" w:hAnsiTheme="minorHAnsi" w:cstheme="minorBidi"/>
            <w:b w:val="0"/>
            <w:bCs w:val="0"/>
            <w:caps w:val="0"/>
            <w:noProof/>
            <w:sz w:val="22"/>
            <w:szCs w:val="22"/>
            <w:lang w:eastAsia="sl-SI"/>
          </w:rPr>
          <w:tab/>
        </w:r>
        <w:r w:rsidRPr="00052DE8">
          <w:rPr>
            <w:rStyle w:val="Hiperpovezava"/>
            <w:rFonts w:cs="Arial"/>
            <w:noProof/>
          </w:rPr>
          <w:t>ČAS IN KRAJ ODPIRANJA PONUDB, PROTOKOL POGAJANJ</w:t>
        </w:r>
        <w:r>
          <w:rPr>
            <w:noProof/>
            <w:webHidden/>
          </w:rPr>
          <w:tab/>
        </w:r>
        <w:r>
          <w:rPr>
            <w:noProof/>
            <w:webHidden/>
          </w:rPr>
          <w:fldChar w:fldCharType="begin"/>
        </w:r>
        <w:r>
          <w:rPr>
            <w:noProof/>
            <w:webHidden/>
          </w:rPr>
          <w:instrText xml:space="preserve"> PAGEREF _Toc164061115 \h </w:instrText>
        </w:r>
        <w:r>
          <w:rPr>
            <w:noProof/>
            <w:webHidden/>
          </w:rPr>
        </w:r>
        <w:r>
          <w:rPr>
            <w:noProof/>
            <w:webHidden/>
          </w:rPr>
          <w:fldChar w:fldCharType="separate"/>
        </w:r>
        <w:r>
          <w:rPr>
            <w:noProof/>
            <w:webHidden/>
          </w:rPr>
          <w:t>10</w:t>
        </w:r>
        <w:r>
          <w:rPr>
            <w:noProof/>
            <w:webHidden/>
          </w:rPr>
          <w:fldChar w:fldCharType="end"/>
        </w:r>
      </w:hyperlink>
    </w:p>
    <w:p w14:paraId="2779272D" w14:textId="094AC863" w:rsidR="0046141B" w:rsidRDefault="0046141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061116" w:history="1">
        <w:r w:rsidRPr="00052DE8">
          <w:rPr>
            <w:rStyle w:val="Hiperpovezava"/>
            <w:rFonts w:cs="Arial"/>
            <w:noProof/>
          </w:rPr>
          <w:t>6.</w:t>
        </w:r>
        <w:r>
          <w:rPr>
            <w:rFonts w:asciiTheme="minorHAnsi" w:eastAsiaTheme="minorEastAsia" w:hAnsiTheme="minorHAnsi" w:cstheme="minorBidi"/>
            <w:b w:val="0"/>
            <w:bCs w:val="0"/>
            <w:caps w:val="0"/>
            <w:noProof/>
            <w:sz w:val="22"/>
            <w:szCs w:val="22"/>
            <w:lang w:eastAsia="sl-SI"/>
          </w:rPr>
          <w:tab/>
        </w:r>
        <w:r w:rsidRPr="00052DE8">
          <w:rPr>
            <w:rStyle w:val="Hiperpovezava"/>
            <w:rFonts w:cs="Arial"/>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_Toc164061116 \h </w:instrText>
        </w:r>
        <w:r>
          <w:rPr>
            <w:noProof/>
            <w:webHidden/>
          </w:rPr>
        </w:r>
        <w:r>
          <w:rPr>
            <w:noProof/>
            <w:webHidden/>
          </w:rPr>
          <w:fldChar w:fldCharType="separate"/>
        </w:r>
        <w:r>
          <w:rPr>
            <w:noProof/>
            <w:webHidden/>
          </w:rPr>
          <w:t>10</w:t>
        </w:r>
        <w:r>
          <w:rPr>
            <w:noProof/>
            <w:webHidden/>
          </w:rPr>
          <w:fldChar w:fldCharType="end"/>
        </w:r>
      </w:hyperlink>
    </w:p>
    <w:p w14:paraId="6DE0AEA7" w14:textId="63167580" w:rsidR="0046141B" w:rsidRDefault="0046141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061117" w:history="1">
        <w:r w:rsidRPr="00052DE8">
          <w:rPr>
            <w:rStyle w:val="Hiperpovezava"/>
            <w:rFonts w:cs="Arial"/>
            <w:noProof/>
          </w:rPr>
          <w:t>7.</w:t>
        </w:r>
        <w:r>
          <w:rPr>
            <w:rFonts w:asciiTheme="minorHAnsi" w:eastAsiaTheme="minorEastAsia" w:hAnsiTheme="minorHAnsi" w:cstheme="minorBidi"/>
            <w:b w:val="0"/>
            <w:bCs w:val="0"/>
            <w:caps w:val="0"/>
            <w:noProof/>
            <w:sz w:val="22"/>
            <w:szCs w:val="22"/>
            <w:lang w:eastAsia="sl-SI"/>
          </w:rPr>
          <w:tab/>
        </w:r>
        <w:r w:rsidRPr="00052DE8">
          <w:rPr>
            <w:rStyle w:val="Hiperpovezava"/>
            <w:rFonts w:cs="Arial"/>
            <w:noProof/>
          </w:rPr>
          <w:t>ugotavljanje sposobnosti</w:t>
        </w:r>
        <w:r>
          <w:rPr>
            <w:noProof/>
            <w:webHidden/>
          </w:rPr>
          <w:tab/>
        </w:r>
        <w:r>
          <w:rPr>
            <w:noProof/>
            <w:webHidden/>
          </w:rPr>
          <w:fldChar w:fldCharType="begin"/>
        </w:r>
        <w:r>
          <w:rPr>
            <w:noProof/>
            <w:webHidden/>
          </w:rPr>
          <w:instrText xml:space="preserve"> PAGEREF _Toc164061117 \h </w:instrText>
        </w:r>
        <w:r>
          <w:rPr>
            <w:noProof/>
            <w:webHidden/>
          </w:rPr>
        </w:r>
        <w:r>
          <w:rPr>
            <w:noProof/>
            <w:webHidden/>
          </w:rPr>
          <w:fldChar w:fldCharType="separate"/>
        </w:r>
        <w:r>
          <w:rPr>
            <w:noProof/>
            <w:webHidden/>
          </w:rPr>
          <w:t>11</w:t>
        </w:r>
        <w:r>
          <w:rPr>
            <w:noProof/>
            <w:webHidden/>
          </w:rPr>
          <w:fldChar w:fldCharType="end"/>
        </w:r>
      </w:hyperlink>
    </w:p>
    <w:p w14:paraId="5F993D8B" w14:textId="17D299BF" w:rsidR="0046141B" w:rsidRDefault="0046141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061118" w:history="1">
        <w:r w:rsidRPr="00052DE8">
          <w:rPr>
            <w:rStyle w:val="Hiperpovezava"/>
            <w:rFonts w:cs="Arial"/>
            <w:noProof/>
          </w:rPr>
          <w:t>7.1</w:t>
        </w:r>
        <w:r>
          <w:rPr>
            <w:rFonts w:asciiTheme="minorHAnsi" w:eastAsiaTheme="minorEastAsia" w:hAnsiTheme="minorHAnsi" w:cstheme="minorBidi"/>
            <w:smallCaps w:val="0"/>
            <w:noProof/>
            <w:sz w:val="22"/>
            <w:szCs w:val="22"/>
            <w:lang w:eastAsia="sl-SI"/>
          </w:rPr>
          <w:tab/>
        </w:r>
        <w:r w:rsidRPr="00052DE8">
          <w:rPr>
            <w:rStyle w:val="Hiperpovezava"/>
            <w:rFonts w:cs="Arial"/>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_Toc164061118 \h </w:instrText>
        </w:r>
        <w:r>
          <w:rPr>
            <w:noProof/>
            <w:webHidden/>
          </w:rPr>
        </w:r>
        <w:r>
          <w:rPr>
            <w:noProof/>
            <w:webHidden/>
          </w:rPr>
          <w:fldChar w:fldCharType="separate"/>
        </w:r>
        <w:r>
          <w:rPr>
            <w:noProof/>
            <w:webHidden/>
          </w:rPr>
          <w:t>11</w:t>
        </w:r>
        <w:r>
          <w:rPr>
            <w:noProof/>
            <w:webHidden/>
          </w:rPr>
          <w:fldChar w:fldCharType="end"/>
        </w:r>
      </w:hyperlink>
    </w:p>
    <w:p w14:paraId="14DAE786" w14:textId="15940B9D" w:rsidR="0046141B" w:rsidRDefault="0046141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061119" w:history="1">
        <w:r w:rsidRPr="00052DE8">
          <w:rPr>
            <w:rStyle w:val="Hiperpovezava"/>
            <w:rFonts w:cs="Arial"/>
            <w:noProof/>
          </w:rPr>
          <w:t>7.2</w:t>
        </w:r>
        <w:r>
          <w:rPr>
            <w:rFonts w:asciiTheme="minorHAnsi" w:eastAsiaTheme="minorEastAsia" w:hAnsiTheme="minorHAnsi" w:cstheme="minorBidi"/>
            <w:smallCaps w:val="0"/>
            <w:noProof/>
            <w:sz w:val="22"/>
            <w:szCs w:val="22"/>
            <w:lang w:eastAsia="sl-SI"/>
          </w:rPr>
          <w:tab/>
        </w:r>
        <w:r w:rsidRPr="00052DE8">
          <w:rPr>
            <w:rStyle w:val="Hiperpovezava"/>
            <w:rFonts w:cs="Arial"/>
            <w:noProof/>
          </w:rPr>
          <w:t>RAZLOGI ZA IZKLJUČITEV</w:t>
        </w:r>
        <w:r>
          <w:rPr>
            <w:noProof/>
            <w:webHidden/>
          </w:rPr>
          <w:tab/>
        </w:r>
        <w:r>
          <w:rPr>
            <w:noProof/>
            <w:webHidden/>
          </w:rPr>
          <w:fldChar w:fldCharType="begin"/>
        </w:r>
        <w:r>
          <w:rPr>
            <w:noProof/>
            <w:webHidden/>
          </w:rPr>
          <w:instrText xml:space="preserve"> PAGEREF _Toc164061119 \h </w:instrText>
        </w:r>
        <w:r>
          <w:rPr>
            <w:noProof/>
            <w:webHidden/>
          </w:rPr>
        </w:r>
        <w:r>
          <w:rPr>
            <w:noProof/>
            <w:webHidden/>
          </w:rPr>
          <w:fldChar w:fldCharType="separate"/>
        </w:r>
        <w:r>
          <w:rPr>
            <w:noProof/>
            <w:webHidden/>
          </w:rPr>
          <w:t>11</w:t>
        </w:r>
        <w:r>
          <w:rPr>
            <w:noProof/>
            <w:webHidden/>
          </w:rPr>
          <w:fldChar w:fldCharType="end"/>
        </w:r>
      </w:hyperlink>
    </w:p>
    <w:p w14:paraId="2CF0B3FB" w14:textId="111B38A4" w:rsidR="0046141B" w:rsidRDefault="0046141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061120" w:history="1">
        <w:r w:rsidRPr="00052DE8">
          <w:rPr>
            <w:rStyle w:val="Hiperpovezava"/>
            <w:rFonts w:cs="Arial"/>
            <w:noProof/>
          </w:rPr>
          <w:t>7.3</w:t>
        </w:r>
        <w:r>
          <w:rPr>
            <w:rFonts w:asciiTheme="minorHAnsi" w:eastAsiaTheme="minorEastAsia" w:hAnsiTheme="minorHAnsi" w:cstheme="minorBidi"/>
            <w:smallCaps w:val="0"/>
            <w:noProof/>
            <w:sz w:val="22"/>
            <w:szCs w:val="22"/>
            <w:lang w:eastAsia="sl-SI"/>
          </w:rPr>
          <w:tab/>
        </w:r>
        <w:r w:rsidRPr="00052DE8">
          <w:rPr>
            <w:rStyle w:val="Hiperpovezava"/>
            <w:rFonts w:cs="Arial"/>
            <w:noProof/>
          </w:rPr>
          <w:t>POGOJ ZA SODELOVANJE GLEDE USTREZNOSTI ZA OPRAVLJANJE POKLICNE DEJAVNOSTI</w:t>
        </w:r>
        <w:r>
          <w:rPr>
            <w:noProof/>
            <w:webHidden/>
          </w:rPr>
          <w:tab/>
        </w:r>
        <w:r>
          <w:rPr>
            <w:noProof/>
            <w:webHidden/>
          </w:rPr>
          <w:fldChar w:fldCharType="begin"/>
        </w:r>
        <w:r>
          <w:rPr>
            <w:noProof/>
            <w:webHidden/>
          </w:rPr>
          <w:instrText xml:space="preserve"> PAGEREF _Toc164061120 \h </w:instrText>
        </w:r>
        <w:r>
          <w:rPr>
            <w:noProof/>
            <w:webHidden/>
          </w:rPr>
        </w:r>
        <w:r>
          <w:rPr>
            <w:noProof/>
            <w:webHidden/>
          </w:rPr>
          <w:fldChar w:fldCharType="separate"/>
        </w:r>
        <w:r>
          <w:rPr>
            <w:noProof/>
            <w:webHidden/>
          </w:rPr>
          <w:t>13</w:t>
        </w:r>
        <w:r>
          <w:rPr>
            <w:noProof/>
            <w:webHidden/>
          </w:rPr>
          <w:fldChar w:fldCharType="end"/>
        </w:r>
      </w:hyperlink>
    </w:p>
    <w:p w14:paraId="293575C8" w14:textId="0934073A" w:rsidR="0046141B" w:rsidRDefault="0046141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061121" w:history="1">
        <w:r w:rsidRPr="00052DE8">
          <w:rPr>
            <w:rStyle w:val="Hiperpovezava"/>
            <w:rFonts w:cs="Arial"/>
            <w:noProof/>
          </w:rPr>
          <w:t>7.4</w:t>
        </w:r>
        <w:r>
          <w:rPr>
            <w:rFonts w:asciiTheme="minorHAnsi" w:eastAsiaTheme="minorEastAsia" w:hAnsiTheme="minorHAnsi" w:cstheme="minorBidi"/>
            <w:smallCaps w:val="0"/>
            <w:noProof/>
            <w:sz w:val="22"/>
            <w:szCs w:val="22"/>
            <w:lang w:eastAsia="sl-SI"/>
          </w:rPr>
          <w:tab/>
        </w:r>
        <w:r w:rsidRPr="00052DE8">
          <w:rPr>
            <w:rStyle w:val="Hiperpovezava"/>
            <w:rFonts w:cs="Arial"/>
            <w:noProof/>
          </w:rPr>
          <w:t>Kadrovska in tehnološka usposobljenost</w:t>
        </w:r>
        <w:r>
          <w:rPr>
            <w:noProof/>
            <w:webHidden/>
          </w:rPr>
          <w:tab/>
        </w:r>
        <w:r>
          <w:rPr>
            <w:noProof/>
            <w:webHidden/>
          </w:rPr>
          <w:fldChar w:fldCharType="begin"/>
        </w:r>
        <w:r>
          <w:rPr>
            <w:noProof/>
            <w:webHidden/>
          </w:rPr>
          <w:instrText xml:space="preserve"> PAGEREF _Toc164061121 \h </w:instrText>
        </w:r>
        <w:r>
          <w:rPr>
            <w:noProof/>
            <w:webHidden/>
          </w:rPr>
        </w:r>
        <w:r>
          <w:rPr>
            <w:noProof/>
            <w:webHidden/>
          </w:rPr>
          <w:fldChar w:fldCharType="separate"/>
        </w:r>
        <w:r>
          <w:rPr>
            <w:noProof/>
            <w:webHidden/>
          </w:rPr>
          <w:t>13</w:t>
        </w:r>
        <w:r>
          <w:rPr>
            <w:noProof/>
            <w:webHidden/>
          </w:rPr>
          <w:fldChar w:fldCharType="end"/>
        </w:r>
      </w:hyperlink>
    </w:p>
    <w:p w14:paraId="02F44C15" w14:textId="2495F48A" w:rsidR="0046141B" w:rsidRDefault="0046141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061122" w:history="1">
        <w:r w:rsidRPr="00052DE8">
          <w:rPr>
            <w:rStyle w:val="Hiperpovezava"/>
            <w:rFonts w:cs="Arial"/>
            <w:noProof/>
          </w:rPr>
          <w:t>7.5</w:t>
        </w:r>
        <w:r>
          <w:rPr>
            <w:rFonts w:asciiTheme="minorHAnsi" w:eastAsiaTheme="minorEastAsia" w:hAnsiTheme="minorHAnsi" w:cstheme="minorBidi"/>
            <w:smallCaps w:val="0"/>
            <w:noProof/>
            <w:sz w:val="22"/>
            <w:szCs w:val="22"/>
            <w:lang w:eastAsia="sl-SI"/>
          </w:rPr>
          <w:tab/>
        </w:r>
        <w:r w:rsidRPr="00052DE8">
          <w:rPr>
            <w:rStyle w:val="Hiperpovezava"/>
            <w:rFonts w:cs="Arial"/>
            <w:noProof/>
          </w:rPr>
          <w:t>Tehnični pogoj oziroma sposobnost</w:t>
        </w:r>
        <w:r>
          <w:rPr>
            <w:noProof/>
            <w:webHidden/>
          </w:rPr>
          <w:tab/>
        </w:r>
        <w:r>
          <w:rPr>
            <w:noProof/>
            <w:webHidden/>
          </w:rPr>
          <w:fldChar w:fldCharType="begin"/>
        </w:r>
        <w:r>
          <w:rPr>
            <w:noProof/>
            <w:webHidden/>
          </w:rPr>
          <w:instrText xml:space="preserve"> PAGEREF _Toc164061122 \h </w:instrText>
        </w:r>
        <w:r>
          <w:rPr>
            <w:noProof/>
            <w:webHidden/>
          </w:rPr>
        </w:r>
        <w:r>
          <w:rPr>
            <w:noProof/>
            <w:webHidden/>
          </w:rPr>
          <w:fldChar w:fldCharType="separate"/>
        </w:r>
        <w:r>
          <w:rPr>
            <w:noProof/>
            <w:webHidden/>
          </w:rPr>
          <w:t>13</w:t>
        </w:r>
        <w:r>
          <w:rPr>
            <w:noProof/>
            <w:webHidden/>
          </w:rPr>
          <w:fldChar w:fldCharType="end"/>
        </w:r>
      </w:hyperlink>
    </w:p>
    <w:p w14:paraId="71176D9C" w14:textId="731D96F6" w:rsidR="0046141B" w:rsidRDefault="0046141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061123" w:history="1">
        <w:r w:rsidRPr="00052DE8">
          <w:rPr>
            <w:rStyle w:val="Hiperpovezava"/>
            <w:rFonts w:cs="Arial"/>
            <w:noProof/>
          </w:rPr>
          <w:t>7.6</w:t>
        </w:r>
        <w:r>
          <w:rPr>
            <w:rFonts w:asciiTheme="minorHAnsi" w:eastAsiaTheme="minorEastAsia" w:hAnsiTheme="minorHAnsi" w:cstheme="minorBidi"/>
            <w:smallCaps w:val="0"/>
            <w:noProof/>
            <w:sz w:val="22"/>
            <w:szCs w:val="22"/>
            <w:lang w:eastAsia="sl-SI"/>
          </w:rPr>
          <w:tab/>
        </w:r>
        <w:r w:rsidRPr="00052DE8">
          <w:rPr>
            <w:rStyle w:val="Hiperpovezava"/>
            <w:rFonts w:cs="Arial"/>
            <w:noProof/>
          </w:rPr>
          <w:t>Drugi pogoji</w:t>
        </w:r>
        <w:r>
          <w:rPr>
            <w:noProof/>
            <w:webHidden/>
          </w:rPr>
          <w:tab/>
        </w:r>
        <w:r>
          <w:rPr>
            <w:noProof/>
            <w:webHidden/>
          </w:rPr>
          <w:fldChar w:fldCharType="begin"/>
        </w:r>
        <w:r>
          <w:rPr>
            <w:noProof/>
            <w:webHidden/>
          </w:rPr>
          <w:instrText xml:space="preserve"> PAGEREF _Toc164061123 \h </w:instrText>
        </w:r>
        <w:r>
          <w:rPr>
            <w:noProof/>
            <w:webHidden/>
          </w:rPr>
        </w:r>
        <w:r>
          <w:rPr>
            <w:noProof/>
            <w:webHidden/>
          </w:rPr>
          <w:fldChar w:fldCharType="separate"/>
        </w:r>
        <w:r>
          <w:rPr>
            <w:noProof/>
            <w:webHidden/>
          </w:rPr>
          <w:t>14</w:t>
        </w:r>
        <w:r>
          <w:rPr>
            <w:noProof/>
            <w:webHidden/>
          </w:rPr>
          <w:fldChar w:fldCharType="end"/>
        </w:r>
      </w:hyperlink>
    </w:p>
    <w:p w14:paraId="2AD4EB6B" w14:textId="5881D82B" w:rsidR="0046141B" w:rsidRDefault="0046141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061124" w:history="1">
        <w:r w:rsidRPr="00052DE8">
          <w:rPr>
            <w:rStyle w:val="Hiperpovezava"/>
            <w:rFonts w:cs="Arial"/>
            <w:noProof/>
          </w:rPr>
          <w:t>8.</w:t>
        </w:r>
        <w:r>
          <w:rPr>
            <w:rFonts w:asciiTheme="minorHAnsi" w:eastAsiaTheme="minorEastAsia" w:hAnsiTheme="minorHAnsi" w:cstheme="minorBidi"/>
            <w:b w:val="0"/>
            <w:bCs w:val="0"/>
            <w:caps w:val="0"/>
            <w:noProof/>
            <w:sz w:val="22"/>
            <w:szCs w:val="22"/>
            <w:lang w:eastAsia="sl-SI"/>
          </w:rPr>
          <w:tab/>
        </w:r>
        <w:r w:rsidRPr="00052DE8">
          <w:rPr>
            <w:rStyle w:val="Hiperpovezava"/>
            <w:rFonts w:cs="Arial"/>
            <w:noProof/>
          </w:rPr>
          <w:t>merilo</w:t>
        </w:r>
        <w:r>
          <w:rPr>
            <w:noProof/>
            <w:webHidden/>
          </w:rPr>
          <w:tab/>
        </w:r>
        <w:r>
          <w:rPr>
            <w:noProof/>
            <w:webHidden/>
          </w:rPr>
          <w:fldChar w:fldCharType="begin"/>
        </w:r>
        <w:r>
          <w:rPr>
            <w:noProof/>
            <w:webHidden/>
          </w:rPr>
          <w:instrText xml:space="preserve"> PAGEREF _Toc164061124 \h </w:instrText>
        </w:r>
        <w:r>
          <w:rPr>
            <w:noProof/>
            <w:webHidden/>
          </w:rPr>
        </w:r>
        <w:r>
          <w:rPr>
            <w:noProof/>
            <w:webHidden/>
          </w:rPr>
          <w:fldChar w:fldCharType="separate"/>
        </w:r>
        <w:r>
          <w:rPr>
            <w:noProof/>
            <w:webHidden/>
          </w:rPr>
          <w:t>14</w:t>
        </w:r>
        <w:r>
          <w:rPr>
            <w:noProof/>
            <w:webHidden/>
          </w:rPr>
          <w:fldChar w:fldCharType="end"/>
        </w:r>
      </w:hyperlink>
    </w:p>
    <w:p w14:paraId="45582816" w14:textId="77159920" w:rsidR="0046141B" w:rsidRDefault="0046141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061125" w:history="1">
        <w:r w:rsidRPr="00052DE8">
          <w:rPr>
            <w:rStyle w:val="Hiperpovezava"/>
            <w:rFonts w:cs="Arial"/>
            <w:noProof/>
          </w:rPr>
          <w:t>9.</w:t>
        </w:r>
        <w:r>
          <w:rPr>
            <w:rFonts w:asciiTheme="minorHAnsi" w:eastAsiaTheme="minorEastAsia" w:hAnsiTheme="minorHAnsi" w:cstheme="minorBidi"/>
            <w:b w:val="0"/>
            <w:bCs w:val="0"/>
            <w:caps w:val="0"/>
            <w:noProof/>
            <w:sz w:val="22"/>
            <w:szCs w:val="22"/>
            <w:lang w:eastAsia="sl-SI"/>
          </w:rPr>
          <w:tab/>
        </w:r>
        <w:r w:rsidRPr="00052DE8">
          <w:rPr>
            <w:rStyle w:val="Hiperpovezava"/>
            <w:rFonts w:cs="Arial"/>
            <w:noProof/>
          </w:rPr>
          <w:t>Ponudbena dokumentacija</w:t>
        </w:r>
        <w:r>
          <w:rPr>
            <w:noProof/>
            <w:webHidden/>
          </w:rPr>
          <w:tab/>
        </w:r>
        <w:r>
          <w:rPr>
            <w:noProof/>
            <w:webHidden/>
          </w:rPr>
          <w:fldChar w:fldCharType="begin"/>
        </w:r>
        <w:r>
          <w:rPr>
            <w:noProof/>
            <w:webHidden/>
          </w:rPr>
          <w:instrText xml:space="preserve"> PAGEREF _Toc164061125 \h </w:instrText>
        </w:r>
        <w:r>
          <w:rPr>
            <w:noProof/>
            <w:webHidden/>
          </w:rPr>
        </w:r>
        <w:r>
          <w:rPr>
            <w:noProof/>
            <w:webHidden/>
          </w:rPr>
          <w:fldChar w:fldCharType="separate"/>
        </w:r>
        <w:r>
          <w:rPr>
            <w:noProof/>
            <w:webHidden/>
          </w:rPr>
          <w:t>14</w:t>
        </w:r>
        <w:r>
          <w:rPr>
            <w:noProof/>
            <w:webHidden/>
          </w:rPr>
          <w:fldChar w:fldCharType="end"/>
        </w:r>
      </w:hyperlink>
    </w:p>
    <w:p w14:paraId="6206A104" w14:textId="6EA8B2FD" w:rsidR="0046141B" w:rsidRDefault="0046141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4061126" w:history="1">
        <w:r w:rsidRPr="00052DE8">
          <w:rPr>
            <w:rStyle w:val="Hiperpovezava"/>
            <w:rFonts w:cs="Arial"/>
            <w:noProof/>
          </w:rPr>
          <w:t>10.</w:t>
        </w:r>
        <w:r>
          <w:rPr>
            <w:rFonts w:asciiTheme="minorHAnsi" w:eastAsiaTheme="minorEastAsia" w:hAnsiTheme="minorHAnsi" w:cstheme="minorBidi"/>
            <w:b w:val="0"/>
            <w:bCs w:val="0"/>
            <w:caps w:val="0"/>
            <w:noProof/>
            <w:sz w:val="22"/>
            <w:szCs w:val="22"/>
            <w:lang w:eastAsia="sl-SI"/>
          </w:rPr>
          <w:tab/>
        </w:r>
        <w:r w:rsidRPr="00052DE8">
          <w:rPr>
            <w:rStyle w:val="Hiperpovezava"/>
            <w:rFonts w:cs="Arial"/>
            <w:noProof/>
          </w:rPr>
          <w:t>PREDRAČUN IN PONUDBENA VREDNOST</w:t>
        </w:r>
        <w:r>
          <w:rPr>
            <w:noProof/>
            <w:webHidden/>
          </w:rPr>
          <w:tab/>
        </w:r>
        <w:r>
          <w:rPr>
            <w:noProof/>
            <w:webHidden/>
          </w:rPr>
          <w:fldChar w:fldCharType="begin"/>
        </w:r>
        <w:r>
          <w:rPr>
            <w:noProof/>
            <w:webHidden/>
          </w:rPr>
          <w:instrText xml:space="preserve"> PAGEREF _Toc164061126 \h </w:instrText>
        </w:r>
        <w:r>
          <w:rPr>
            <w:noProof/>
            <w:webHidden/>
          </w:rPr>
        </w:r>
        <w:r>
          <w:rPr>
            <w:noProof/>
            <w:webHidden/>
          </w:rPr>
          <w:fldChar w:fldCharType="separate"/>
        </w:r>
        <w:r>
          <w:rPr>
            <w:noProof/>
            <w:webHidden/>
          </w:rPr>
          <w:t>15</w:t>
        </w:r>
        <w:r>
          <w:rPr>
            <w:noProof/>
            <w:webHidden/>
          </w:rPr>
          <w:fldChar w:fldCharType="end"/>
        </w:r>
      </w:hyperlink>
    </w:p>
    <w:p w14:paraId="335C0C2B" w14:textId="73E4CF19" w:rsidR="0046141B" w:rsidRDefault="0046141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4061127" w:history="1">
        <w:r w:rsidRPr="00052DE8">
          <w:rPr>
            <w:rStyle w:val="Hiperpovezava"/>
            <w:rFonts w:cs="Arial"/>
            <w:noProof/>
          </w:rPr>
          <w:t>11.</w:t>
        </w:r>
        <w:r>
          <w:rPr>
            <w:rFonts w:asciiTheme="minorHAnsi" w:eastAsiaTheme="minorEastAsia" w:hAnsiTheme="minorHAnsi" w:cstheme="minorBidi"/>
            <w:b w:val="0"/>
            <w:bCs w:val="0"/>
            <w:caps w:val="0"/>
            <w:noProof/>
            <w:sz w:val="22"/>
            <w:szCs w:val="22"/>
            <w:lang w:eastAsia="sl-SI"/>
          </w:rPr>
          <w:tab/>
        </w:r>
        <w:r w:rsidRPr="00052DE8">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_Toc164061127 \h </w:instrText>
        </w:r>
        <w:r>
          <w:rPr>
            <w:noProof/>
            <w:webHidden/>
          </w:rPr>
        </w:r>
        <w:r>
          <w:rPr>
            <w:noProof/>
            <w:webHidden/>
          </w:rPr>
          <w:fldChar w:fldCharType="separate"/>
        </w:r>
        <w:r>
          <w:rPr>
            <w:noProof/>
            <w:webHidden/>
          </w:rPr>
          <w:t>15</w:t>
        </w:r>
        <w:r>
          <w:rPr>
            <w:noProof/>
            <w:webHidden/>
          </w:rPr>
          <w:fldChar w:fldCharType="end"/>
        </w:r>
      </w:hyperlink>
    </w:p>
    <w:p w14:paraId="6D4B8ECE" w14:textId="37F6A8FF" w:rsidR="0046141B" w:rsidRDefault="0046141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061128" w:history="1">
        <w:r w:rsidRPr="00052DE8">
          <w:rPr>
            <w:rStyle w:val="Hiperpovezava"/>
            <w:rFonts w:eastAsia="Times New Roman" w:cs="Arial"/>
            <w:b/>
            <w:noProof/>
          </w:rPr>
          <w:t>11.1</w:t>
        </w:r>
        <w:r>
          <w:rPr>
            <w:rFonts w:asciiTheme="minorHAnsi" w:eastAsiaTheme="minorEastAsia" w:hAnsiTheme="minorHAnsi" w:cstheme="minorBidi"/>
            <w:smallCaps w:val="0"/>
            <w:noProof/>
            <w:sz w:val="22"/>
            <w:szCs w:val="22"/>
            <w:lang w:eastAsia="sl-SI"/>
          </w:rPr>
          <w:tab/>
        </w:r>
        <w:r w:rsidRPr="00052DE8">
          <w:rPr>
            <w:rStyle w:val="Hiperpovezava"/>
            <w:rFonts w:eastAsia="Times New Roman" w:cs="Arial"/>
            <w:b/>
            <w:noProof/>
          </w:rPr>
          <w:t>Skupna ponudba</w:t>
        </w:r>
        <w:r>
          <w:rPr>
            <w:noProof/>
            <w:webHidden/>
          </w:rPr>
          <w:tab/>
        </w:r>
        <w:r>
          <w:rPr>
            <w:noProof/>
            <w:webHidden/>
          </w:rPr>
          <w:fldChar w:fldCharType="begin"/>
        </w:r>
        <w:r>
          <w:rPr>
            <w:noProof/>
            <w:webHidden/>
          </w:rPr>
          <w:instrText xml:space="preserve"> PAGEREF _Toc164061128 \h </w:instrText>
        </w:r>
        <w:r>
          <w:rPr>
            <w:noProof/>
            <w:webHidden/>
          </w:rPr>
        </w:r>
        <w:r>
          <w:rPr>
            <w:noProof/>
            <w:webHidden/>
          </w:rPr>
          <w:fldChar w:fldCharType="separate"/>
        </w:r>
        <w:r>
          <w:rPr>
            <w:noProof/>
            <w:webHidden/>
          </w:rPr>
          <w:t>16</w:t>
        </w:r>
        <w:r>
          <w:rPr>
            <w:noProof/>
            <w:webHidden/>
          </w:rPr>
          <w:fldChar w:fldCharType="end"/>
        </w:r>
      </w:hyperlink>
    </w:p>
    <w:p w14:paraId="06B27617" w14:textId="61BC4D52" w:rsidR="0046141B" w:rsidRDefault="0046141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061129" w:history="1">
        <w:r w:rsidRPr="00052DE8">
          <w:rPr>
            <w:rStyle w:val="Hiperpovezava"/>
            <w:rFonts w:eastAsia="Times New Roman" w:cs="Arial"/>
            <w:b/>
            <w:noProof/>
          </w:rPr>
          <w:t>11.2</w:t>
        </w:r>
        <w:r>
          <w:rPr>
            <w:rFonts w:asciiTheme="minorHAnsi" w:eastAsiaTheme="minorEastAsia" w:hAnsiTheme="minorHAnsi" w:cstheme="minorBidi"/>
            <w:smallCaps w:val="0"/>
            <w:noProof/>
            <w:sz w:val="22"/>
            <w:szCs w:val="22"/>
            <w:lang w:eastAsia="sl-SI"/>
          </w:rPr>
          <w:tab/>
        </w:r>
        <w:r w:rsidRPr="00052DE8">
          <w:rPr>
            <w:rStyle w:val="Hiperpovezava"/>
            <w:rFonts w:eastAsia="Times New Roman" w:cs="Arial"/>
            <w:b/>
            <w:noProof/>
          </w:rPr>
          <w:t>Ponudba s podizvajalci</w:t>
        </w:r>
        <w:r>
          <w:rPr>
            <w:noProof/>
            <w:webHidden/>
          </w:rPr>
          <w:tab/>
        </w:r>
        <w:r>
          <w:rPr>
            <w:noProof/>
            <w:webHidden/>
          </w:rPr>
          <w:fldChar w:fldCharType="begin"/>
        </w:r>
        <w:r>
          <w:rPr>
            <w:noProof/>
            <w:webHidden/>
          </w:rPr>
          <w:instrText xml:space="preserve"> PAGEREF _Toc164061129 \h </w:instrText>
        </w:r>
        <w:r>
          <w:rPr>
            <w:noProof/>
            <w:webHidden/>
          </w:rPr>
        </w:r>
        <w:r>
          <w:rPr>
            <w:noProof/>
            <w:webHidden/>
          </w:rPr>
          <w:fldChar w:fldCharType="separate"/>
        </w:r>
        <w:r>
          <w:rPr>
            <w:noProof/>
            <w:webHidden/>
          </w:rPr>
          <w:t>16</w:t>
        </w:r>
        <w:r>
          <w:rPr>
            <w:noProof/>
            <w:webHidden/>
          </w:rPr>
          <w:fldChar w:fldCharType="end"/>
        </w:r>
      </w:hyperlink>
    </w:p>
    <w:p w14:paraId="07691093" w14:textId="4F40826D" w:rsidR="0046141B" w:rsidRDefault="0046141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061130" w:history="1">
        <w:r w:rsidRPr="00052DE8">
          <w:rPr>
            <w:rStyle w:val="Hiperpovezava"/>
            <w:rFonts w:eastAsia="Times New Roman" w:cs="Arial"/>
            <w:b/>
            <w:noProof/>
          </w:rPr>
          <w:t>11.3</w:t>
        </w:r>
        <w:r>
          <w:rPr>
            <w:rFonts w:asciiTheme="minorHAnsi" w:eastAsiaTheme="minorEastAsia" w:hAnsiTheme="minorHAnsi" w:cstheme="minorBidi"/>
            <w:smallCaps w:val="0"/>
            <w:noProof/>
            <w:sz w:val="22"/>
            <w:szCs w:val="22"/>
            <w:lang w:eastAsia="sl-SI"/>
          </w:rPr>
          <w:tab/>
        </w:r>
        <w:r w:rsidRPr="00052DE8">
          <w:rPr>
            <w:rStyle w:val="Hiperpovezava"/>
            <w:rFonts w:eastAsia="Times New Roman" w:cs="Arial"/>
            <w:b/>
            <w:noProof/>
          </w:rPr>
          <w:t>Variantne ponudbe</w:t>
        </w:r>
        <w:r>
          <w:rPr>
            <w:noProof/>
            <w:webHidden/>
          </w:rPr>
          <w:tab/>
        </w:r>
        <w:r>
          <w:rPr>
            <w:noProof/>
            <w:webHidden/>
          </w:rPr>
          <w:fldChar w:fldCharType="begin"/>
        </w:r>
        <w:r>
          <w:rPr>
            <w:noProof/>
            <w:webHidden/>
          </w:rPr>
          <w:instrText xml:space="preserve"> PAGEREF _Toc164061130 \h </w:instrText>
        </w:r>
        <w:r>
          <w:rPr>
            <w:noProof/>
            <w:webHidden/>
          </w:rPr>
        </w:r>
        <w:r>
          <w:rPr>
            <w:noProof/>
            <w:webHidden/>
          </w:rPr>
          <w:fldChar w:fldCharType="separate"/>
        </w:r>
        <w:r>
          <w:rPr>
            <w:noProof/>
            <w:webHidden/>
          </w:rPr>
          <w:t>17</w:t>
        </w:r>
        <w:r>
          <w:rPr>
            <w:noProof/>
            <w:webHidden/>
          </w:rPr>
          <w:fldChar w:fldCharType="end"/>
        </w:r>
      </w:hyperlink>
    </w:p>
    <w:p w14:paraId="64AD7E10" w14:textId="0354DF79" w:rsidR="0046141B" w:rsidRDefault="0046141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061131" w:history="1">
        <w:r w:rsidRPr="00052DE8">
          <w:rPr>
            <w:rStyle w:val="Hiperpovezava"/>
            <w:rFonts w:eastAsia="Times New Roman" w:cs="Arial"/>
            <w:b/>
            <w:noProof/>
          </w:rPr>
          <w:t>11.4</w:t>
        </w:r>
        <w:r>
          <w:rPr>
            <w:rFonts w:asciiTheme="minorHAnsi" w:eastAsiaTheme="minorEastAsia" w:hAnsiTheme="minorHAnsi" w:cstheme="minorBidi"/>
            <w:smallCaps w:val="0"/>
            <w:noProof/>
            <w:sz w:val="22"/>
            <w:szCs w:val="22"/>
            <w:lang w:eastAsia="sl-SI"/>
          </w:rPr>
          <w:tab/>
        </w:r>
        <w:r w:rsidRPr="00052DE8">
          <w:rPr>
            <w:rStyle w:val="Hiperpovezava"/>
            <w:rFonts w:eastAsia="Times New Roman" w:cs="Arial"/>
            <w:b/>
            <w:noProof/>
          </w:rPr>
          <w:t>Jezik ponudbe</w:t>
        </w:r>
        <w:r>
          <w:rPr>
            <w:noProof/>
            <w:webHidden/>
          </w:rPr>
          <w:tab/>
        </w:r>
        <w:r>
          <w:rPr>
            <w:noProof/>
            <w:webHidden/>
          </w:rPr>
          <w:fldChar w:fldCharType="begin"/>
        </w:r>
        <w:r>
          <w:rPr>
            <w:noProof/>
            <w:webHidden/>
          </w:rPr>
          <w:instrText xml:space="preserve"> PAGEREF _Toc164061131 \h </w:instrText>
        </w:r>
        <w:r>
          <w:rPr>
            <w:noProof/>
            <w:webHidden/>
          </w:rPr>
        </w:r>
        <w:r>
          <w:rPr>
            <w:noProof/>
            <w:webHidden/>
          </w:rPr>
          <w:fldChar w:fldCharType="separate"/>
        </w:r>
        <w:r>
          <w:rPr>
            <w:noProof/>
            <w:webHidden/>
          </w:rPr>
          <w:t>17</w:t>
        </w:r>
        <w:r>
          <w:rPr>
            <w:noProof/>
            <w:webHidden/>
          </w:rPr>
          <w:fldChar w:fldCharType="end"/>
        </w:r>
      </w:hyperlink>
    </w:p>
    <w:p w14:paraId="6ECA2186" w14:textId="0F5258B2" w:rsidR="0046141B" w:rsidRDefault="0046141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061132" w:history="1">
        <w:r w:rsidRPr="00052DE8">
          <w:rPr>
            <w:rStyle w:val="Hiperpovezava"/>
            <w:rFonts w:eastAsia="Times New Roman" w:cs="Arial"/>
            <w:b/>
            <w:noProof/>
          </w:rPr>
          <w:t>11.5</w:t>
        </w:r>
        <w:r>
          <w:rPr>
            <w:rFonts w:asciiTheme="minorHAnsi" w:eastAsiaTheme="minorEastAsia" w:hAnsiTheme="minorHAnsi" w:cstheme="minorBidi"/>
            <w:smallCaps w:val="0"/>
            <w:noProof/>
            <w:sz w:val="22"/>
            <w:szCs w:val="22"/>
            <w:lang w:eastAsia="sl-SI"/>
          </w:rPr>
          <w:tab/>
        </w:r>
        <w:r w:rsidRPr="00052DE8">
          <w:rPr>
            <w:rStyle w:val="Hiperpovezava"/>
            <w:rFonts w:eastAsia="Times New Roman" w:cs="Arial"/>
            <w:b/>
            <w:noProof/>
          </w:rPr>
          <w:t>Priprava in oddaja ponudbe v sistemu e-JN</w:t>
        </w:r>
        <w:r>
          <w:rPr>
            <w:noProof/>
            <w:webHidden/>
          </w:rPr>
          <w:tab/>
        </w:r>
        <w:r>
          <w:rPr>
            <w:noProof/>
            <w:webHidden/>
          </w:rPr>
          <w:fldChar w:fldCharType="begin"/>
        </w:r>
        <w:r>
          <w:rPr>
            <w:noProof/>
            <w:webHidden/>
          </w:rPr>
          <w:instrText xml:space="preserve"> PAGEREF _Toc164061132 \h </w:instrText>
        </w:r>
        <w:r>
          <w:rPr>
            <w:noProof/>
            <w:webHidden/>
          </w:rPr>
        </w:r>
        <w:r>
          <w:rPr>
            <w:noProof/>
            <w:webHidden/>
          </w:rPr>
          <w:fldChar w:fldCharType="separate"/>
        </w:r>
        <w:r>
          <w:rPr>
            <w:noProof/>
            <w:webHidden/>
          </w:rPr>
          <w:t>17</w:t>
        </w:r>
        <w:r>
          <w:rPr>
            <w:noProof/>
            <w:webHidden/>
          </w:rPr>
          <w:fldChar w:fldCharType="end"/>
        </w:r>
      </w:hyperlink>
    </w:p>
    <w:p w14:paraId="5B74F93B" w14:textId="0295A0B4" w:rsidR="0046141B" w:rsidRDefault="0046141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061133" w:history="1">
        <w:r w:rsidRPr="00052DE8">
          <w:rPr>
            <w:rStyle w:val="Hiperpovezava"/>
            <w:rFonts w:eastAsia="Times New Roman" w:cs="Arial"/>
            <w:b/>
            <w:noProof/>
          </w:rPr>
          <w:t>11.6</w:t>
        </w:r>
        <w:r>
          <w:rPr>
            <w:rFonts w:asciiTheme="minorHAnsi" w:eastAsiaTheme="minorEastAsia" w:hAnsiTheme="minorHAnsi" w:cstheme="minorBidi"/>
            <w:smallCaps w:val="0"/>
            <w:noProof/>
            <w:sz w:val="22"/>
            <w:szCs w:val="22"/>
            <w:lang w:eastAsia="sl-SI"/>
          </w:rPr>
          <w:tab/>
        </w:r>
        <w:r w:rsidRPr="00052DE8">
          <w:rPr>
            <w:rStyle w:val="Hiperpovezava"/>
            <w:rFonts w:eastAsia="Times New Roman" w:cs="Arial"/>
            <w:b/>
            <w:noProof/>
          </w:rPr>
          <w:t>Veljavnost ponudbe</w:t>
        </w:r>
        <w:r>
          <w:rPr>
            <w:noProof/>
            <w:webHidden/>
          </w:rPr>
          <w:tab/>
        </w:r>
        <w:r>
          <w:rPr>
            <w:noProof/>
            <w:webHidden/>
          </w:rPr>
          <w:fldChar w:fldCharType="begin"/>
        </w:r>
        <w:r>
          <w:rPr>
            <w:noProof/>
            <w:webHidden/>
          </w:rPr>
          <w:instrText xml:space="preserve"> PAGEREF _Toc164061133 \h </w:instrText>
        </w:r>
        <w:r>
          <w:rPr>
            <w:noProof/>
            <w:webHidden/>
          </w:rPr>
        </w:r>
        <w:r>
          <w:rPr>
            <w:noProof/>
            <w:webHidden/>
          </w:rPr>
          <w:fldChar w:fldCharType="separate"/>
        </w:r>
        <w:r>
          <w:rPr>
            <w:noProof/>
            <w:webHidden/>
          </w:rPr>
          <w:t>17</w:t>
        </w:r>
        <w:r>
          <w:rPr>
            <w:noProof/>
            <w:webHidden/>
          </w:rPr>
          <w:fldChar w:fldCharType="end"/>
        </w:r>
      </w:hyperlink>
    </w:p>
    <w:p w14:paraId="318A2779" w14:textId="1C4168DE" w:rsidR="0046141B" w:rsidRDefault="0046141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061134" w:history="1">
        <w:r w:rsidRPr="00052DE8">
          <w:rPr>
            <w:rStyle w:val="Hiperpovezava"/>
            <w:rFonts w:eastAsia="Times New Roman" w:cs="Arial"/>
            <w:b/>
            <w:noProof/>
          </w:rPr>
          <w:t>11.7</w:t>
        </w:r>
        <w:r>
          <w:rPr>
            <w:rFonts w:asciiTheme="minorHAnsi" w:eastAsiaTheme="minorEastAsia" w:hAnsiTheme="minorHAnsi" w:cstheme="minorBidi"/>
            <w:smallCaps w:val="0"/>
            <w:noProof/>
            <w:sz w:val="22"/>
            <w:szCs w:val="22"/>
            <w:lang w:eastAsia="sl-SI"/>
          </w:rPr>
          <w:tab/>
        </w:r>
        <w:r w:rsidRPr="00052DE8">
          <w:rPr>
            <w:rStyle w:val="Hiperpovezava"/>
            <w:rFonts w:eastAsia="Times New Roman" w:cs="Arial"/>
            <w:b/>
            <w:noProof/>
          </w:rPr>
          <w:t>Stroški ponudbe</w:t>
        </w:r>
        <w:r>
          <w:rPr>
            <w:noProof/>
            <w:webHidden/>
          </w:rPr>
          <w:tab/>
        </w:r>
        <w:r>
          <w:rPr>
            <w:noProof/>
            <w:webHidden/>
          </w:rPr>
          <w:fldChar w:fldCharType="begin"/>
        </w:r>
        <w:r>
          <w:rPr>
            <w:noProof/>
            <w:webHidden/>
          </w:rPr>
          <w:instrText xml:space="preserve"> PAGEREF _Toc164061134 \h </w:instrText>
        </w:r>
        <w:r>
          <w:rPr>
            <w:noProof/>
            <w:webHidden/>
          </w:rPr>
        </w:r>
        <w:r>
          <w:rPr>
            <w:noProof/>
            <w:webHidden/>
          </w:rPr>
          <w:fldChar w:fldCharType="separate"/>
        </w:r>
        <w:r>
          <w:rPr>
            <w:noProof/>
            <w:webHidden/>
          </w:rPr>
          <w:t>17</w:t>
        </w:r>
        <w:r>
          <w:rPr>
            <w:noProof/>
            <w:webHidden/>
          </w:rPr>
          <w:fldChar w:fldCharType="end"/>
        </w:r>
      </w:hyperlink>
    </w:p>
    <w:p w14:paraId="1C191B09" w14:textId="19B883A2" w:rsidR="0046141B" w:rsidRDefault="0046141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061135" w:history="1">
        <w:r w:rsidRPr="00052DE8">
          <w:rPr>
            <w:rStyle w:val="Hiperpovezava"/>
            <w:rFonts w:eastAsia="Times New Roman" w:cs="Arial"/>
            <w:b/>
            <w:noProof/>
          </w:rPr>
          <w:t>11.8</w:t>
        </w:r>
        <w:r>
          <w:rPr>
            <w:rFonts w:asciiTheme="minorHAnsi" w:eastAsiaTheme="minorEastAsia" w:hAnsiTheme="minorHAnsi" w:cstheme="minorBidi"/>
            <w:smallCaps w:val="0"/>
            <w:noProof/>
            <w:sz w:val="22"/>
            <w:szCs w:val="22"/>
            <w:lang w:eastAsia="sl-SI"/>
          </w:rPr>
          <w:tab/>
        </w:r>
        <w:r w:rsidRPr="00052DE8">
          <w:rPr>
            <w:rStyle w:val="Hiperpovezava"/>
            <w:rFonts w:eastAsia="Times New Roman" w:cs="Arial"/>
            <w:b/>
            <w:noProof/>
          </w:rPr>
          <w:t>Protikorupcijsko določilo</w:t>
        </w:r>
        <w:r>
          <w:rPr>
            <w:noProof/>
            <w:webHidden/>
          </w:rPr>
          <w:tab/>
        </w:r>
        <w:r>
          <w:rPr>
            <w:noProof/>
            <w:webHidden/>
          </w:rPr>
          <w:fldChar w:fldCharType="begin"/>
        </w:r>
        <w:r>
          <w:rPr>
            <w:noProof/>
            <w:webHidden/>
          </w:rPr>
          <w:instrText xml:space="preserve"> PAGEREF _Toc164061135 \h </w:instrText>
        </w:r>
        <w:r>
          <w:rPr>
            <w:noProof/>
            <w:webHidden/>
          </w:rPr>
        </w:r>
        <w:r>
          <w:rPr>
            <w:noProof/>
            <w:webHidden/>
          </w:rPr>
          <w:fldChar w:fldCharType="separate"/>
        </w:r>
        <w:r>
          <w:rPr>
            <w:noProof/>
            <w:webHidden/>
          </w:rPr>
          <w:t>17</w:t>
        </w:r>
        <w:r>
          <w:rPr>
            <w:noProof/>
            <w:webHidden/>
          </w:rPr>
          <w:fldChar w:fldCharType="end"/>
        </w:r>
      </w:hyperlink>
    </w:p>
    <w:p w14:paraId="0A2EE617" w14:textId="00E13AEA" w:rsidR="0046141B" w:rsidRDefault="0046141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4061136" w:history="1">
        <w:r w:rsidRPr="00052DE8">
          <w:rPr>
            <w:rStyle w:val="Hiperpovezava"/>
            <w:rFonts w:eastAsia="Times New Roman" w:cs="Arial"/>
            <w:noProof/>
          </w:rPr>
          <w:t>12.</w:t>
        </w:r>
        <w:r>
          <w:rPr>
            <w:rFonts w:asciiTheme="minorHAnsi" w:eastAsiaTheme="minorEastAsia" w:hAnsiTheme="minorHAnsi" w:cstheme="minorBidi"/>
            <w:b w:val="0"/>
            <w:bCs w:val="0"/>
            <w:caps w:val="0"/>
            <w:noProof/>
            <w:sz w:val="22"/>
            <w:szCs w:val="22"/>
            <w:lang w:eastAsia="sl-SI"/>
          </w:rPr>
          <w:tab/>
        </w:r>
        <w:r w:rsidRPr="00052DE8">
          <w:rPr>
            <w:rStyle w:val="Hiperpovezava"/>
            <w:rFonts w:eastAsia="Times New Roman" w:cs="Arial"/>
            <w:noProof/>
          </w:rPr>
          <w:t>FINANČNO ZAVAROVANJE ZA DOBRO IZVEDBO POGODBENIH OBVEZNOSTI</w:t>
        </w:r>
        <w:r>
          <w:rPr>
            <w:noProof/>
            <w:webHidden/>
          </w:rPr>
          <w:tab/>
        </w:r>
        <w:r>
          <w:rPr>
            <w:noProof/>
            <w:webHidden/>
          </w:rPr>
          <w:fldChar w:fldCharType="begin"/>
        </w:r>
        <w:r>
          <w:rPr>
            <w:noProof/>
            <w:webHidden/>
          </w:rPr>
          <w:instrText xml:space="preserve"> PAGEREF _Toc164061136 \h </w:instrText>
        </w:r>
        <w:r>
          <w:rPr>
            <w:noProof/>
            <w:webHidden/>
          </w:rPr>
        </w:r>
        <w:r>
          <w:rPr>
            <w:noProof/>
            <w:webHidden/>
          </w:rPr>
          <w:fldChar w:fldCharType="separate"/>
        </w:r>
        <w:r>
          <w:rPr>
            <w:noProof/>
            <w:webHidden/>
          </w:rPr>
          <w:t>18</w:t>
        </w:r>
        <w:r>
          <w:rPr>
            <w:noProof/>
            <w:webHidden/>
          </w:rPr>
          <w:fldChar w:fldCharType="end"/>
        </w:r>
      </w:hyperlink>
    </w:p>
    <w:p w14:paraId="443DAE36" w14:textId="0915720D" w:rsidR="0046141B" w:rsidRDefault="0046141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4061137" w:history="1">
        <w:r w:rsidRPr="00052DE8">
          <w:rPr>
            <w:rStyle w:val="Hiperpovezava"/>
            <w:rFonts w:eastAsia="Times New Roman" w:cs="Arial"/>
            <w:noProof/>
          </w:rPr>
          <w:t>13.</w:t>
        </w:r>
        <w:r>
          <w:rPr>
            <w:rFonts w:asciiTheme="minorHAnsi" w:eastAsiaTheme="minorEastAsia" w:hAnsiTheme="minorHAnsi" w:cstheme="minorBidi"/>
            <w:b w:val="0"/>
            <w:bCs w:val="0"/>
            <w:caps w:val="0"/>
            <w:noProof/>
            <w:sz w:val="22"/>
            <w:szCs w:val="22"/>
            <w:lang w:eastAsia="sl-SI"/>
          </w:rPr>
          <w:tab/>
        </w:r>
        <w:r w:rsidRPr="00052DE8">
          <w:rPr>
            <w:rStyle w:val="Hiperpovezava"/>
            <w:rFonts w:eastAsia="Times New Roman" w:cs="Arial"/>
            <w:noProof/>
          </w:rPr>
          <w:t>obvestilo o odločitvi o oddaji naročila</w:t>
        </w:r>
        <w:r>
          <w:rPr>
            <w:noProof/>
            <w:webHidden/>
          </w:rPr>
          <w:tab/>
        </w:r>
        <w:r>
          <w:rPr>
            <w:noProof/>
            <w:webHidden/>
          </w:rPr>
          <w:fldChar w:fldCharType="begin"/>
        </w:r>
        <w:r>
          <w:rPr>
            <w:noProof/>
            <w:webHidden/>
          </w:rPr>
          <w:instrText xml:space="preserve"> PAGEREF _Toc164061137 \h </w:instrText>
        </w:r>
        <w:r>
          <w:rPr>
            <w:noProof/>
            <w:webHidden/>
          </w:rPr>
        </w:r>
        <w:r>
          <w:rPr>
            <w:noProof/>
            <w:webHidden/>
          </w:rPr>
          <w:fldChar w:fldCharType="separate"/>
        </w:r>
        <w:r>
          <w:rPr>
            <w:noProof/>
            <w:webHidden/>
          </w:rPr>
          <w:t>18</w:t>
        </w:r>
        <w:r>
          <w:rPr>
            <w:noProof/>
            <w:webHidden/>
          </w:rPr>
          <w:fldChar w:fldCharType="end"/>
        </w:r>
      </w:hyperlink>
    </w:p>
    <w:p w14:paraId="0D512DC1" w14:textId="53FA444D" w:rsidR="0046141B" w:rsidRDefault="0046141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4061138" w:history="1">
        <w:r w:rsidRPr="00052DE8">
          <w:rPr>
            <w:rStyle w:val="Hiperpovezava"/>
            <w:rFonts w:eastAsia="Times New Roman" w:cs="Arial"/>
            <w:noProof/>
          </w:rPr>
          <w:t>14.</w:t>
        </w:r>
        <w:r>
          <w:rPr>
            <w:rFonts w:asciiTheme="minorHAnsi" w:eastAsiaTheme="minorEastAsia" w:hAnsiTheme="minorHAnsi" w:cstheme="minorBidi"/>
            <w:b w:val="0"/>
            <w:bCs w:val="0"/>
            <w:caps w:val="0"/>
            <w:noProof/>
            <w:sz w:val="22"/>
            <w:szCs w:val="22"/>
            <w:lang w:eastAsia="sl-SI"/>
          </w:rPr>
          <w:tab/>
        </w:r>
        <w:r w:rsidRPr="00052DE8">
          <w:rPr>
            <w:rStyle w:val="Hiperpovezava"/>
            <w:rFonts w:eastAsia="Times New Roman" w:cs="Arial"/>
            <w:noProof/>
          </w:rPr>
          <w:t>odstop od izvedbe javnega naročila</w:t>
        </w:r>
        <w:r>
          <w:rPr>
            <w:noProof/>
            <w:webHidden/>
          </w:rPr>
          <w:tab/>
        </w:r>
        <w:r>
          <w:rPr>
            <w:noProof/>
            <w:webHidden/>
          </w:rPr>
          <w:fldChar w:fldCharType="begin"/>
        </w:r>
        <w:r>
          <w:rPr>
            <w:noProof/>
            <w:webHidden/>
          </w:rPr>
          <w:instrText xml:space="preserve"> PAGEREF _Toc164061138 \h </w:instrText>
        </w:r>
        <w:r>
          <w:rPr>
            <w:noProof/>
            <w:webHidden/>
          </w:rPr>
        </w:r>
        <w:r>
          <w:rPr>
            <w:noProof/>
            <w:webHidden/>
          </w:rPr>
          <w:fldChar w:fldCharType="separate"/>
        </w:r>
        <w:r>
          <w:rPr>
            <w:noProof/>
            <w:webHidden/>
          </w:rPr>
          <w:t>18</w:t>
        </w:r>
        <w:r>
          <w:rPr>
            <w:noProof/>
            <w:webHidden/>
          </w:rPr>
          <w:fldChar w:fldCharType="end"/>
        </w:r>
      </w:hyperlink>
    </w:p>
    <w:p w14:paraId="7E54FA4F" w14:textId="35A3DC03" w:rsidR="0046141B" w:rsidRDefault="0046141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4061139" w:history="1">
        <w:r w:rsidRPr="00052DE8">
          <w:rPr>
            <w:rStyle w:val="Hiperpovezava"/>
            <w:rFonts w:eastAsia="Times New Roman" w:cs="Arial"/>
            <w:noProof/>
          </w:rPr>
          <w:t>15.</w:t>
        </w:r>
        <w:r>
          <w:rPr>
            <w:rFonts w:asciiTheme="minorHAnsi" w:eastAsiaTheme="minorEastAsia" w:hAnsiTheme="minorHAnsi" w:cstheme="minorBidi"/>
            <w:b w:val="0"/>
            <w:bCs w:val="0"/>
            <w:caps w:val="0"/>
            <w:noProof/>
            <w:sz w:val="22"/>
            <w:szCs w:val="22"/>
            <w:lang w:eastAsia="sl-SI"/>
          </w:rPr>
          <w:tab/>
        </w:r>
        <w:r w:rsidRPr="00052DE8">
          <w:rPr>
            <w:rStyle w:val="Hiperpovezava"/>
            <w:rFonts w:eastAsia="Times New Roman" w:cs="Arial"/>
            <w:noProof/>
          </w:rPr>
          <w:t>Pogodba</w:t>
        </w:r>
        <w:r>
          <w:rPr>
            <w:noProof/>
            <w:webHidden/>
          </w:rPr>
          <w:tab/>
        </w:r>
        <w:r>
          <w:rPr>
            <w:noProof/>
            <w:webHidden/>
          </w:rPr>
          <w:fldChar w:fldCharType="begin"/>
        </w:r>
        <w:r>
          <w:rPr>
            <w:noProof/>
            <w:webHidden/>
          </w:rPr>
          <w:instrText xml:space="preserve"> PAGEREF _Toc164061139 \h </w:instrText>
        </w:r>
        <w:r>
          <w:rPr>
            <w:noProof/>
            <w:webHidden/>
          </w:rPr>
        </w:r>
        <w:r>
          <w:rPr>
            <w:noProof/>
            <w:webHidden/>
          </w:rPr>
          <w:fldChar w:fldCharType="separate"/>
        </w:r>
        <w:r>
          <w:rPr>
            <w:noProof/>
            <w:webHidden/>
          </w:rPr>
          <w:t>18</w:t>
        </w:r>
        <w:r>
          <w:rPr>
            <w:noProof/>
            <w:webHidden/>
          </w:rPr>
          <w:fldChar w:fldCharType="end"/>
        </w:r>
      </w:hyperlink>
    </w:p>
    <w:p w14:paraId="1D13A78E" w14:textId="64E9C7FF" w:rsidR="0046141B" w:rsidRDefault="0046141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4061140" w:history="1">
        <w:r w:rsidRPr="00052DE8">
          <w:rPr>
            <w:rStyle w:val="Hiperpovezava"/>
            <w:rFonts w:eastAsia="Times New Roman" w:cs="Arial"/>
            <w:noProof/>
          </w:rPr>
          <w:t>16.</w:t>
        </w:r>
        <w:r>
          <w:rPr>
            <w:rFonts w:asciiTheme="minorHAnsi" w:eastAsiaTheme="minorEastAsia" w:hAnsiTheme="minorHAnsi" w:cstheme="minorBidi"/>
            <w:b w:val="0"/>
            <w:bCs w:val="0"/>
            <w:caps w:val="0"/>
            <w:noProof/>
            <w:sz w:val="22"/>
            <w:szCs w:val="22"/>
            <w:lang w:eastAsia="sl-SI"/>
          </w:rPr>
          <w:tab/>
        </w:r>
        <w:r w:rsidRPr="00052DE8">
          <w:rPr>
            <w:rStyle w:val="Hiperpovezava"/>
            <w:rFonts w:eastAsia="Times New Roman" w:cs="Arial"/>
            <w:noProof/>
          </w:rPr>
          <w:t>pravno varstvo</w:t>
        </w:r>
        <w:r>
          <w:rPr>
            <w:noProof/>
            <w:webHidden/>
          </w:rPr>
          <w:tab/>
        </w:r>
        <w:r>
          <w:rPr>
            <w:noProof/>
            <w:webHidden/>
          </w:rPr>
          <w:fldChar w:fldCharType="begin"/>
        </w:r>
        <w:r>
          <w:rPr>
            <w:noProof/>
            <w:webHidden/>
          </w:rPr>
          <w:instrText xml:space="preserve"> PAGEREF _Toc164061140 \h </w:instrText>
        </w:r>
        <w:r>
          <w:rPr>
            <w:noProof/>
            <w:webHidden/>
          </w:rPr>
        </w:r>
        <w:r>
          <w:rPr>
            <w:noProof/>
            <w:webHidden/>
          </w:rPr>
          <w:fldChar w:fldCharType="separate"/>
        </w:r>
        <w:r>
          <w:rPr>
            <w:noProof/>
            <w:webHidden/>
          </w:rPr>
          <w:t>19</w:t>
        </w:r>
        <w:r>
          <w:rPr>
            <w:noProof/>
            <w:webHidden/>
          </w:rPr>
          <w:fldChar w:fldCharType="end"/>
        </w:r>
      </w:hyperlink>
    </w:p>
    <w:p w14:paraId="77C3F9E0" w14:textId="160FB9FF" w:rsidR="001F614F" w:rsidRPr="004C3269" w:rsidRDefault="009B3F0C" w:rsidP="004654B2">
      <w:pPr>
        <w:spacing w:line="0" w:lineRule="atLeast"/>
        <w:rPr>
          <w:rFonts w:cs="Arial"/>
          <w:sz w:val="22"/>
        </w:rPr>
      </w:pPr>
      <w:r w:rsidRPr="004C3269">
        <w:rPr>
          <w:rFonts w:cs="Arial"/>
          <w:sz w:val="22"/>
        </w:rPr>
        <w:fldChar w:fldCharType="end"/>
      </w:r>
      <w:bookmarkStart w:id="1" w:name="_Toc336851777"/>
    </w:p>
    <w:p w14:paraId="503A2725" w14:textId="77777777" w:rsidR="0041204A" w:rsidRDefault="0041204A" w:rsidP="0041204A">
      <w:pPr>
        <w:pStyle w:val="Naslov1"/>
        <w:numPr>
          <w:ilvl w:val="0"/>
          <w:numId w:val="0"/>
        </w:numPr>
        <w:spacing w:line="0" w:lineRule="atLeast"/>
        <w:ind w:left="357"/>
        <w:rPr>
          <w:rFonts w:cs="Arial"/>
          <w:caps w:val="0"/>
          <w:sz w:val="22"/>
          <w:szCs w:val="22"/>
        </w:rPr>
      </w:pPr>
    </w:p>
    <w:p w14:paraId="40553BA0" w14:textId="459B062C" w:rsidR="0041204A" w:rsidRPr="0030164A" w:rsidRDefault="0041204A" w:rsidP="0030164A">
      <w:pPr>
        <w:spacing w:line="240" w:lineRule="auto"/>
        <w:jc w:val="left"/>
        <w:rPr>
          <w:rFonts w:eastAsia="Times New Roman" w:cs="Arial"/>
          <w:b/>
          <w:bCs/>
          <w:sz w:val="22"/>
        </w:rPr>
      </w:pPr>
    </w:p>
    <w:p w14:paraId="3B83A9BD" w14:textId="77777777" w:rsidR="0041204A" w:rsidRPr="006D4268" w:rsidRDefault="0041204A" w:rsidP="0041204A">
      <w:pPr>
        <w:rPr>
          <w:sz w:val="36"/>
          <w:szCs w:val="36"/>
        </w:rPr>
      </w:pPr>
    </w:p>
    <w:p w14:paraId="01734462" w14:textId="77777777" w:rsidR="00CA198A" w:rsidRDefault="0041204A" w:rsidP="0041204A">
      <w:pPr>
        <w:spacing w:line="0" w:lineRule="atLeast"/>
        <w:jc w:val="center"/>
        <w:rPr>
          <w:sz w:val="36"/>
          <w:szCs w:val="36"/>
        </w:rPr>
      </w:pPr>
      <w:r w:rsidRPr="006D4268">
        <w:rPr>
          <w:sz w:val="36"/>
          <w:szCs w:val="36"/>
        </w:rPr>
        <w:tab/>
      </w:r>
    </w:p>
    <w:p w14:paraId="7DA58938" w14:textId="77777777" w:rsidR="00CA198A" w:rsidRDefault="00CA198A" w:rsidP="0041204A">
      <w:pPr>
        <w:spacing w:line="0" w:lineRule="atLeast"/>
        <w:jc w:val="center"/>
        <w:rPr>
          <w:sz w:val="36"/>
          <w:szCs w:val="36"/>
        </w:rPr>
      </w:pPr>
    </w:p>
    <w:p w14:paraId="330AAF8A" w14:textId="77777777" w:rsidR="00CA198A" w:rsidRDefault="00CA198A" w:rsidP="0041204A">
      <w:pPr>
        <w:spacing w:line="0" w:lineRule="atLeast"/>
        <w:jc w:val="center"/>
        <w:rPr>
          <w:sz w:val="36"/>
          <w:szCs w:val="36"/>
        </w:rPr>
      </w:pPr>
    </w:p>
    <w:p w14:paraId="74D8D877" w14:textId="77777777" w:rsidR="00CA198A" w:rsidRDefault="00CA198A" w:rsidP="0041204A">
      <w:pPr>
        <w:spacing w:line="0" w:lineRule="atLeast"/>
        <w:jc w:val="center"/>
        <w:rPr>
          <w:sz w:val="36"/>
          <w:szCs w:val="36"/>
        </w:rPr>
      </w:pPr>
    </w:p>
    <w:p w14:paraId="07A8417D" w14:textId="77777777" w:rsidR="00CA198A" w:rsidRDefault="00CA198A" w:rsidP="0041204A">
      <w:pPr>
        <w:spacing w:line="0" w:lineRule="atLeast"/>
        <w:jc w:val="center"/>
        <w:rPr>
          <w:sz w:val="36"/>
          <w:szCs w:val="36"/>
        </w:rPr>
      </w:pPr>
    </w:p>
    <w:p w14:paraId="5C7B58D0" w14:textId="77777777" w:rsidR="00CA198A" w:rsidRDefault="00CA198A" w:rsidP="0041204A">
      <w:pPr>
        <w:spacing w:line="0" w:lineRule="atLeast"/>
        <w:jc w:val="center"/>
        <w:rPr>
          <w:sz w:val="36"/>
          <w:szCs w:val="36"/>
        </w:rPr>
      </w:pPr>
    </w:p>
    <w:p w14:paraId="5A516B70" w14:textId="77777777" w:rsidR="00CA198A" w:rsidRDefault="00CA198A" w:rsidP="0041204A">
      <w:pPr>
        <w:spacing w:line="0" w:lineRule="atLeast"/>
        <w:jc w:val="center"/>
        <w:rPr>
          <w:sz w:val="36"/>
          <w:szCs w:val="36"/>
        </w:rPr>
      </w:pPr>
    </w:p>
    <w:p w14:paraId="38E7FDAC" w14:textId="77777777" w:rsidR="00CA198A" w:rsidRDefault="00CA198A" w:rsidP="0041204A">
      <w:pPr>
        <w:spacing w:line="0" w:lineRule="atLeast"/>
        <w:jc w:val="center"/>
        <w:rPr>
          <w:sz w:val="36"/>
          <w:szCs w:val="36"/>
        </w:rPr>
      </w:pPr>
    </w:p>
    <w:p w14:paraId="68BF2A15" w14:textId="77777777" w:rsidR="00CA198A" w:rsidRDefault="00CA198A" w:rsidP="0041204A">
      <w:pPr>
        <w:spacing w:line="0" w:lineRule="atLeast"/>
        <w:jc w:val="center"/>
        <w:rPr>
          <w:sz w:val="36"/>
          <w:szCs w:val="36"/>
        </w:rPr>
      </w:pPr>
    </w:p>
    <w:p w14:paraId="09046630" w14:textId="77777777" w:rsidR="00CA198A" w:rsidRDefault="00CA198A" w:rsidP="0041204A">
      <w:pPr>
        <w:spacing w:line="0" w:lineRule="atLeast"/>
        <w:jc w:val="center"/>
        <w:rPr>
          <w:sz w:val="36"/>
          <w:szCs w:val="36"/>
        </w:rPr>
      </w:pPr>
    </w:p>
    <w:p w14:paraId="531DAB84" w14:textId="77777777" w:rsidR="00CA198A" w:rsidRDefault="00CA198A" w:rsidP="0041204A">
      <w:pPr>
        <w:spacing w:line="0" w:lineRule="atLeast"/>
        <w:jc w:val="center"/>
        <w:rPr>
          <w:sz w:val="36"/>
          <w:szCs w:val="36"/>
        </w:rPr>
      </w:pPr>
    </w:p>
    <w:p w14:paraId="0C959C00" w14:textId="77777777" w:rsidR="00CA198A" w:rsidRDefault="00CA198A" w:rsidP="0041204A">
      <w:pPr>
        <w:spacing w:line="0" w:lineRule="atLeast"/>
        <w:jc w:val="center"/>
        <w:rPr>
          <w:sz w:val="36"/>
          <w:szCs w:val="36"/>
        </w:rPr>
      </w:pPr>
    </w:p>
    <w:p w14:paraId="09D509CD" w14:textId="77777777" w:rsidR="00CA198A" w:rsidRDefault="00CA198A" w:rsidP="0041204A">
      <w:pPr>
        <w:spacing w:line="0" w:lineRule="atLeast"/>
        <w:jc w:val="center"/>
        <w:rPr>
          <w:sz w:val="36"/>
          <w:szCs w:val="36"/>
        </w:rPr>
      </w:pPr>
    </w:p>
    <w:p w14:paraId="209764E9" w14:textId="77777777" w:rsidR="00CA198A" w:rsidRDefault="00CA198A" w:rsidP="0041204A">
      <w:pPr>
        <w:spacing w:line="0" w:lineRule="atLeast"/>
        <w:jc w:val="center"/>
        <w:rPr>
          <w:sz w:val="36"/>
          <w:szCs w:val="36"/>
        </w:rPr>
      </w:pPr>
    </w:p>
    <w:p w14:paraId="08A81137" w14:textId="77777777" w:rsidR="00CA198A" w:rsidRDefault="00CA198A" w:rsidP="0041204A">
      <w:pPr>
        <w:spacing w:line="0" w:lineRule="atLeast"/>
        <w:jc w:val="center"/>
        <w:rPr>
          <w:sz w:val="36"/>
          <w:szCs w:val="36"/>
        </w:rPr>
      </w:pPr>
    </w:p>
    <w:p w14:paraId="36C765BB" w14:textId="6B070DC4" w:rsidR="0041204A" w:rsidRPr="006D4268" w:rsidRDefault="0041204A" w:rsidP="0041204A">
      <w:pPr>
        <w:spacing w:line="0" w:lineRule="atLeast"/>
        <w:jc w:val="center"/>
        <w:rPr>
          <w:rFonts w:cs="Arial"/>
          <w:sz w:val="36"/>
          <w:szCs w:val="36"/>
        </w:rPr>
      </w:pPr>
      <w:r w:rsidRPr="006D4268">
        <w:rPr>
          <w:rFonts w:cs="Arial"/>
          <w:b/>
          <w:sz w:val="36"/>
          <w:szCs w:val="36"/>
        </w:rPr>
        <w:t xml:space="preserve">NAVODILA PONUDNIKOM ZA PRIPRAVO PONUDBE </w:t>
      </w:r>
    </w:p>
    <w:p w14:paraId="1B6B5C8C" w14:textId="1A968F5A" w:rsidR="0041204A" w:rsidRPr="0041204A" w:rsidRDefault="0041204A" w:rsidP="0041204A">
      <w:pPr>
        <w:tabs>
          <w:tab w:val="left" w:pos="1380"/>
        </w:tabs>
      </w:pPr>
    </w:p>
    <w:p w14:paraId="34561065" w14:textId="451395EC" w:rsidR="00BB1E26" w:rsidRPr="004C3269" w:rsidRDefault="0080731C" w:rsidP="004654B2">
      <w:pPr>
        <w:pStyle w:val="Naslov1"/>
        <w:spacing w:line="0" w:lineRule="atLeast"/>
        <w:rPr>
          <w:rFonts w:cs="Arial"/>
          <w:sz w:val="22"/>
          <w:szCs w:val="22"/>
        </w:rPr>
      </w:pPr>
      <w:r w:rsidRPr="0041204A">
        <w:br w:type="page"/>
      </w:r>
      <w:bookmarkStart w:id="2" w:name="_Toc164061110"/>
      <w:r w:rsidR="002B2B13" w:rsidRPr="004C3269">
        <w:rPr>
          <w:rFonts w:cs="Arial"/>
          <w:caps w:val="0"/>
          <w:sz w:val="22"/>
          <w:szCs w:val="22"/>
        </w:rPr>
        <w:lastRenderedPageBreak/>
        <w:t>NAROČNIK</w:t>
      </w:r>
      <w:bookmarkEnd w:id="0"/>
      <w:bookmarkEnd w:id="1"/>
      <w:bookmarkEnd w:id="2"/>
    </w:p>
    <w:p w14:paraId="6CAA7560" w14:textId="241BA5AC" w:rsidR="00567A39" w:rsidRPr="004C3269" w:rsidRDefault="00567A39" w:rsidP="004B712C">
      <w:pPr>
        <w:spacing w:line="0" w:lineRule="atLeast"/>
        <w:rPr>
          <w:rFonts w:cs="Arial"/>
          <w:kern w:val="3"/>
          <w:sz w:val="22"/>
          <w:lang w:eastAsia="zh-CN"/>
        </w:rPr>
      </w:pPr>
      <w:r w:rsidRPr="004C3269">
        <w:rPr>
          <w:rFonts w:cs="Arial"/>
          <w:sz w:val="22"/>
        </w:rPr>
        <w:t>Naročnik Slovenski državni gozdovi</w:t>
      </w:r>
      <w:r w:rsidR="002B2813">
        <w:rPr>
          <w:rFonts w:cs="Arial"/>
          <w:sz w:val="22"/>
        </w:rPr>
        <w:t xml:space="preserve">, </w:t>
      </w:r>
      <w:r w:rsidRPr="004C3269">
        <w:rPr>
          <w:rFonts w:cs="Arial"/>
          <w:sz w:val="22"/>
        </w:rPr>
        <w:t>d.o.o., Rožna ulica 39, 1330 Kočevje</w:t>
      </w:r>
      <w:r w:rsidR="007C038E" w:rsidRPr="004C3269">
        <w:rPr>
          <w:rFonts w:cs="Arial"/>
          <w:sz w:val="22"/>
        </w:rPr>
        <w:t>,</w:t>
      </w:r>
      <w:r w:rsidRPr="004C3269">
        <w:rPr>
          <w:rFonts w:cs="Arial"/>
          <w:sz w:val="22"/>
        </w:rPr>
        <w:t xml:space="preserve"> vse zainteresirane ponudnike obvešča, da razpisuje javno naročilo </w:t>
      </w:r>
      <w:r w:rsidRPr="001635B7">
        <w:rPr>
          <w:rFonts w:cs="Arial"/>
          <w:sz w:val="22"/>
        </w:rPr>
        <w:t>»</w:t>
      </w:r>
      <w:r w:rsidR="00D20C31" w:rsidRPr="00D20C31">
        <w:rPr>
          <w:rFonts w:cs="Arial"/>
          <w:sz w:val="22"/>
        </w:rPr>
        <w:t>Izdelava strokovnih podlag za obnovo poplavnih gozdov ob rekah Muri in Dravi, izboljšanje habitata srednjega detla v Črnem logu ter vzpostavitev mreže habitatnih dreves v Murski šumi z implementacijo ukrepov na terenu v okviru projekta Natura Mura–Drava.</w:t>
      </w:r>
      <w:r w:rsidR="00D20C31">
        <w:rPr>
          <w:rFonts w:cs="Arial"/>
          <w:sz w:val="22"/>
        </w:rPr>
        <w:t xml:space="preserve"> </w:t>
      </w:r>
      <w:r w:rsidRPr="004B712C">
        <w:rPr>
          <w:rFonts w:cs="Arial"/>
          <w:sz w:val="22"/>
        </w:rPr>
        <w:t>Zainteresirani ponudniki, ki</w:t>
      </w:r>
      <w:r w:rsidRPr="004C3269">
        <w:rPr>
          <w:rFonts w:cs="Arial"/>
          <w:kern w:val="3"/>
          <w:sz w:val="22"/>
          <w:lang w:eastAsia="zh-CN"/>
        </w:rPr>
        <w:t xml:space="preserve"> izpolnjujejo vse naročnikove pogoje, pri njih niso prisotni razlogi za izključitev ter izpolnjujejo vse </w:t>
      </w:r>
      <w:r w:rsidR="004B712C">
        <w:rPr>
          <w:rFonts w:cs="Arial"/>
          <w:kern w:val="3"/>
          <w:sz w:val="22"/>
          <w:lang w:eastAsia="zh-CN"/>
        </w:rPr>
        <w:t>vsebinske</w:t>
      </w:r>
      <w:r w:rsidRPr="004C3269">
        <w:rPr>
          <w:rFonts w:cs="Arial"/>
          <w:kern w:val="3"/>
          <w:sz w:val="22"/>
          <w:lang w:eastAsia="zh-CN"/>
        </w:rPr>
        <w:t xml:space="preserve"> zahteve </w:t>
      </w:r>
      <w:r w:rsidR="007C038E" w:rsidRPr="004C3269">
        <w:rPr>
          <w:rFonts w:cs="Arial"/>
          <w:kern w:val="3"/>
          <w:sz w:val="22"/>
          <w:lang w:eastAsia="zh-CN"/>
        </w:rPr>
        <w:t>predmeta naročila,</w:t>
      </w:r>
      <w:r w:rsidRPr="004C3269">
        <w:rPr>
          <w:rFonts w:cs="Arial"/>
          <w:kern w:val="3"/>
          <w:sz w:val="22"/>
          <w:lang w:eastAsia="zh-CN"/>
        </w:rPr>
        <w:t xml:space="preserve"> lahko oddajo svojo ponudbo v skladu z navodili, podanimi v tej dokumentaciji.</w:t>
      </w:r>
      <w:r w:rsidR="00653E9A">
        <w:rPr>
          <w:rFonts w:cs="Arial"/>
          <w:kern w:val="3"/>
          <w:sz w:val="22"/>
          <w:lang w:eastAsia="zh-CN"/>
        </w:rPr>
        <w:t xml:space="preserve"> Javno naročilo je enovito. </w:t>
      </w:r>
    </w:p>
    <w:p w14:paraId="7994DAD5" w14:textId="7E92C68F" w:rsidR="00152883" w:rsidRPr="004C3269" w:rsidRDefault="00C91BF6" w:rsidP="004654B2">
      <w:pPr>
        <w:pStyle w:val="Naslov1"/>
        <w:spacing w:line="0" w:lineRule="atLeast"/>
        <w:rPr>
          <w:rFonts w:cs="Arial"/>
          <w:sz w:val="22"/>
          <w:szCs w:val="22"/>
        </w:rPr>
      </w:pPr>
      <w:bookmarkStart w:id="3" w:name="_Toc336851730"/>
      <w:bookmarkStart w:id="4" w:name="_Toc336851778"/>
      <w:bookmarkStart w:id="5" w:name="_Toc164061111"/>
      <w:r w:rsidRPr="004C3269">
        <w:rPr>
          <w:rFonts w:cs="Arial"/>
          <w:sz w:val="22"/>
          <w:szCs w:val="22"/>
        </w:rPr>
        <w:t>OZNAKA</w:t>
      </w:r>
      <w:r w:rsidR="00320689">
        <w:rPr>
          <w:rFonts w:cs="Arial"/>
          <w:sz w:val="22"/>
          <w:szCs w:val="22"/>
        </w:rPr>
        <w:t xml:space="preserve">, </w:t>
      </w:r>
      <w:r w:rsidRPr="004C3269">
        <w:rPr>
          <w:rFonts w:cs="Arial"/>
          <w:sz w:val="22"/>
          <w:szCs w:val="22"/>
        </w:rPr>
        <w:t xml:space="preserve">PREDMET </w:t>
      </w:r>
      <w:r w:rsidR="00320689">
        <w:rPr>
          <w:rFonts w:cs="Arial"/>
          <w:sz w:val="22"/>
          <w:szCs w:val="22"/>
        </w:rPr>
        <w:t xml:space="preserve">in trajanje </w:t>
      </w:r>
      <w:r w:rsidRPr="004C3269">
        <w:rPr>
          <w:rFonts w:cs="Arial"/>
          <w:sz w:val="22"/>
          <w:szCs w:val="22"/>
        </w:rPr>
        <w:t>JAVNEGA NAROČILA</w:t>
      </w:r>
      <w:bookmarkEnd w:id="3"/>
      <w:bookmarkEnd w:id="4"/>
      <w:bookmarkEnd w:id="5"/>
    </w:p>
    <w:p w14:paraId="5E9C0F45" w14:textId="1642A705" w:rsidR="007A2D5A" w:rsidRPr="00167D8E" w:rsidRDefault="00765DEE" w:rsidP="004654B2">
      <w:pPr>
        <w:spacing w:line="0" w:lineRule="atLeast"/>
        <w:rPr>
          <w:rFonts w:cs="Arial"/>
          <w:b/>
          <w:bCs/>
          <w:sz w:val="22"/>
        </w:rPr>
      </w:pPr>
      <w:bookmarkStart w:id="6" w:name="_Toc336851731"/>
      <w:bookmarkStart w:id="7" w:name="_Toc336851779"/>
      <w:r w:rsidRPr="006D4268">
        <w:rPr>
          <w:rFonts w:cs="Arial"/>
          <w:b/>
          <w:bCs/>
          <w:sz w:val="22"/>
        </w:rPr>
        <w:t>Oznaka</w:t>
      </w:r>
      <w:r w:rsidR="00771868" w:rsidRPr="006D4268">
        <w:rPr>
          <w:rFonts w:cs="Arial"/>
          <w:b/>
          <w:bCs/>
          <w:sz w:val="22"/>
        </w:rPr>
        <w:t xml:space="preserve"> naročila:</w:t>
      </w:r>
      <w:r w:rsidR="00771868" w:rsidRPr="00167D8E">
        <w:rPr>
          <w:rFonts w:cs="Arial"/>
          <w:sz w:val="22"/>
        </w:rPr>
        <w:t xml:space="preserve">  </w:t>
      </w:r>
      <w:r w:rsidR="0008428C">
        <w:rPr>
          <w:rFonts w:cs="Arial"/>
          <w:b/>
          <w:bCs/>
          <w:sz w:val="22"/>
        </w:rPr>
        <w:t>GHAB 2026</w:t>
      </w:r>
    </w:p>
    <w:p w14:paraId="14E0C6C0" w14:textId="76FED072" w:rsidR="007A2D5A" w:rsidRPr="00167D8E" w:rsidRDefault="007A2D5A" w:rsidP="004654B2">
      <w:pPr>
        <w:spacing w:line="0" w:lineRule="atLeast"/>
        <w:rPr>
          <w:rFonts w:cs="Arial"/>
          <w:i/>
          <w:sz w:val="22"/>
          <w:highlight w:val="yellow"/>
        </w:rPr>
      </w:pPr>
    </w:p>
    <w:p w14:paraId="326EAB47" w14:textId="065C7A04" w:rsidR="004B712C" w:rsidRDefault="00771868" w:rsidP="004B712C">
      <w:pPr>
        <w:spacing w:line="0" w:lineRule="atLeast"/>
        <w:ind w:right="20"/>
        <w:rPr>
          <w:rFonts w:cs="Arial"/>
          <w:sz w:val="22"/>
        </w:rPr>
      </w:pPr>
      <w:bookmarkStart w:id="8" w:name="_Hlk40681904"/>
      <w:r w:rsidRPr="000A54E7">
        <w:rPr>
          <w:rFonts w:cs="Arial"/>
          <w:sz w:val="22"/>
          <w:u w:val="single"/>
        </w:rPr>
        <w:t>Predmet naročila:</w:t>
      </w:r>
      <w:bookmarkStart w:id="9" w:name="_Hlk526497060"/>
      <w:r w:rsidR="0098362C" w:rsidRPr="00E54367">
        <w:rPr>
          <w:rFonts w:cs="Arial"/>
          <w:sz w:val="22"/>
        </w:rPr>
        <w:t xml:space="preserve"> </w:t>
      </w:r>
      <w:r w:rsidR="00752484">
        <w:rPr>
          <w:rFonts w:cs="Arial"/>
          <w:sz w:val="22"/>
        </w:rPr>
        <w:t>»</w:t>
      </w:r>
      <w:r w:rsidR="00D20C31" w:rsidRPr="00D20C31">
        <w:rPr>
          <w:rFonts w:cs="Arial"/>
          <w:sz w:val="22"/>
        </w:rPr>
        <w:t>Izdelava strokovnih podlag za obnovo poplavnih gozdov ob rekah Muri in Dravi, izboljšanje habitata srednjega detla v Črnem logu ter vzpostavitev mreže habitatnih dreves v Murski šumi z implementacijo ukrepov na terenu v okviru projekta Natura Mura–Drava</w:t>
      </w:r>
      <w:r w:rsidR="00752484" w:rsidRPr="00752484">
        <w:rPr>
          <w:rFonts w:cs="Arial"/>
          <w:sz w:val="22"/>
        </w:rPr>
        <w:t>.</w:t>
      </w:r>
      <w:r w:rsidR="00CE3287">
        <w:rPr>
          <w:rFonts w:cs="Arial"/>
          <w:sz w:val="22"/>
        </w:rPr>
        <w:t>«</w:t>
      </w:r>
    </w:p>
    <w:p w14:paraId="37B93CD6" w14:textId="6C6D1AA2" w:rsidR="004B712C" w:rsidRPr="00CA198A" w:rsidRDefault="004B712C" w:rsidP="004B712C">
      <w:pPr>
        <w:spacing w:line="0" w:lineRule="atLeast"/>
        <w:ind w:right="20"/>
        <w:rPr>
          <w:rFonts w:cs="Arial"/>
          <w:sz w:val="22"/>
        </w:rPr>
      </w:pPr>
    </w:p>
    <w:p w14:paraId="7AA8A133" w14:textId="7AE2771D" w:rsidR="00CF4759" w:rsidRPr="00CA198A" w:rsidRDefault="00CF4759" w:rsidP="00CF4759">
      <w:pPr>
        <w:rPr>
          <w:sz w:val="22"/>
          <w:lang w:eastAsia="de-AT"/>
        </w:rPr>
      </w:pPr>
      <w:r w:rsidRPr="00CA198A">
        <w:rPr>
          <w:sz w:val="22"/>
          <w:lang w:eastAsia="de-AT"/>
        </w:rPr>
        <w:t>Storitev obsega naslednj</w:t>
      </w:r>
      <w:r w:rsidR="00590AE3">
        <w:rPr>
          <w:sz w:val="22"/>
          <w:lang w:eastAsia="de-AT"/>
        </w:rPr>
        <w:t>e</w:t>
      </w:r>
      <w:r w:rsidRPr="00CA198A">
        <w:rPr>
          <w:sz w:val="22"/>
          <w:lang w:eastAsia="de-AT"/>
        </w:rPr>
        <w:t xml:space="preserve"> del</w:t>
      </w:r>
      <w:r w:rsidR="00590AE3">
        <w:rPr>
          <w:sz w:val="22"/>
          <w:lang w:eastAsia="de-AT"/>
        </w:rPr>
        <w:t>e</w:t>
      </w:r>
      <w:r w:rsidRPr="00CA198A">
        <w:rPr>
          <w:sz w:val="22"/>
          <w:lang w:eastAsia="de-AT"/>
        </w:rPr>
        <w:t xml:space="preserve">: </w:t>
      </w:r>
    </w:p>
    <w:p w14:paraId="323D2361" w14:textId="77777777" w:rsidR="00CF4759" w:rsidRPr="00CA198A" w:rsidRDefault="00CF4759" w:rsidP="00CF4759">
      <w:pPr>
        <w:rPr>
          <w:b/>
          <w:bCs/>
          <w:sz w:val="22"/>
          <w:lang w:eastAsia="de-AT"/>
        </w:rPr>
      </w:pPr>
    </w:p>
    <w:p w14:paraId="001D9731" w14:textId="77777777" w:rsidR="00D20C31" w:rsidRDefault="00D20C31" w:rsidP="00D20C31">
      <w:pPr>
        <w:spacing w:after="160" w:line="254" w:lineRule="auto"/>
      </w:pPr>
      <w:r>
        <w:rPr>
          <w:rFonts w:cs="Arial"/>
          <w:b/>
          <w:bCs/>
          <w:sz w:val="22"/>
        </w:rPr>
        <w:t xml:space="preserve">SEGMENT A: Izboljšanje stanja ohranjenosti habitatnih tipov na območju POO Mura in POV Mura:  </w:t>
      </w:r>
    </w:p>
    <w:p w14:paraId="0A3DF318" w14:textId="77777777" w:rsidR="00D20C31" w:rsidRDefault="00D20C31" w:rsidP="00D20C31">
      <w:pPr>
        <w:numPr>
          <w:ilvl w:val="0"/>
          <w:numId w:val="29"/>
        </w:numPr>
        <w:autoSpaceDN w:val="0"/>
        <w:spacing w:after="160" w:line="254" w:lineRule="auto"/>
        <w:contextualSpacing/>
        <w:jc w:val="left"/>
        <w:rPr>
          <w:rFonts w:cs="Arial"/>
          <w:b/>
          <w:bCs/>
          <w:sz w:val="22"/>
        </w:rPr>
      </w:pPr>
      <w:r>
        <w:rPr>
          <w:rFonts w:cs="Arial"/>
          <w:b/>
          <w:bCs/>
          <w:sz w:val="22"/>
        </w:rPr>
        <w:t xml:space="preserve">HT_91E0* Obrečna vrbovja, jelševja in jesenovja (mehkolesna loka)     </w:t>
      </w:r>
    </w:p>
    <w:p w14:paraId="05A38D5B" w14:textId="77777777" w:rsidR="00D20C31" w:rsidRDefault="00D20C31" w:rsidP="00D20C31">
      <w:pPr>
        <w:numPr>
          <w:ilvl w:val="0"/>
          <w:numId w:val="29"/>
        </w:numPr>
        <w:autoSpaceDN w:val="0"/>
        <w:spacing w:after="160" w:line="254" w:lineRule="auto"/>
        <w:contextualSpacing/>
        <w:jc w:val="left"/>
        <w:rPr>
          <w:rFonts w:cs="Arial"/>
          <w:b/>
          <w:bCs/>
          <w:sz w:val="22"/>
        </w:rPr>
      </w:pPr>
      <w:r>
        <w:rPr>
          <w:rFonts w:cs="Arial"/>
          <w:b/>
          <w:bCs/>
          <w:sz w:val="22"/>
        </w:rPr>
        <w:t xml:space="preserve">HT_91F0 Obrečni hrastovo-jesenovo-brestovi gozdovi (trdolesna loka)                                                                                       </w:t>
      </w:r>
    </w:p>
    <w:p w14:paraId="6E728F4C" w14:textId="77777777" w:rsidR="00D20C31" w:rsidRDefault="00D20C31" w:rsidP="00D20C31">
      <w:pPr>
        <w:numPr>
          <w:ilvl w:val="0"/>
          <w:numId w:val="29"/>
        </w:numPr>
        <w:autoSpaceDN w:val="0"/>
        <w:spacing w:after="160" w:line="254" w:lineRule="auto"/>
        <w:contextualSpacing/>
        <w:jc w:val="left"/>
        <w:rPr>
          <w:rFonts w:cs="Arial"/>
          <w:b/>
          <w:bCs/>
          <w:sz w:val="22"/>
        </w:rPr>
      </w:pPr>
      <w:r>
        <w:rPr>
          <w:rFonts w:cs="Arial"/>
          <w:b/>
          <w:bCs/>
          <w:sz w:val="22"/>
        </w:rPr>
        <w:t>habitat srednjega detla v Črnem logu</w:t>
      </w:r>
    </w:p>
    <w:p w14:paraId="3BF050D9" w14:textId="77777777" w:rsidR="00D20C31" w:rsidRDefault="00D20C31" w:rsidP="00D20C31">
      <w:pPr>
        <w:spacing w:after="160" w:line="254" w:lineRule="auto"/>
        <w:ind w:left="720"/>
        <w:contextualSpacing/>
        <w:rPr>
          <w:rFonts w:ascii="Calibri" w:hAnsi="Calibri" w:cs="Calibri"/>
          <w:b/>
          <w:bCs/>
          <w:sz w:val="22"/>
        </w:rPr>
      </w:pPr>
    </w:p>
    <w:p w14:paraId="0D5A598B" w14:textId="77777777" w:rsidR="00D20C31" w:rsidRDefault="00D20C31" w:rsidP="00D20C31">
      <w:pPr>
        <w:numPr>
          <w:ilvl w:val="0"/>
          <w:numId w:val="30"/>
        </w:numPr>
        <w:autoSpaceDN w:val="0"/>
        <w:spacing w:after="160" w:line="254" w:lineRule="auto"/>
        <w:contextualSpacing/>
        <w:rPr>
          <w:rFonts w:cs="Arial"/>
          <w:b/>
          <w:bCs/>
          <w:sz w:val="22"/>
        </w:rPr>
      </w:pPr>
      <w:r>
        <w:rPr>
          <w:rFonts w:cs="Arial"/>
          <w:b/>
          <w:bCs/>
          <w:sz w:val="22"/>
        </w:rPr>
        <w:t>Priprava in sodelovanje pri določitvi objektov</w:t>
      </w:r>
    </w:p>
    <w:p w14:paraId="50FF7BB2" w14:textId="77777777" w:rsidR="0051249D" w:rsidRDefault="0051249D" w:rsidP="0051249D">
      <w:pPr>
        <w:autoSpaceDN w:val="0"/>
        <w:spacing w:after="160" w:line="254" w:lineRule="auto"/>
        <w:ind w:left="720"/>
        <w:contextualSpacing/>
        <w:rPr>
          <w:rFonts w:cs="Arial"/>
          <w:b/>
          <w:bCs/>
          <w:sz w:val="22"/>
        </w:rPr>
      </w:pPr>
    </w:p>
    <w:p w14:paraId="0A4DC8C2" w14:textId="1D342F0D" w:rsidR="00D20C31" w:rsidRDefault="00D20C31" w:rsidP="00D20C31">
      <w:pPr>
        <w:spacing w:after="160" w:line="254" w:lineRule="auto"/>
        <w:rPr>
          <w:rFonts w:cs="Arial"/>
          <w:sz w:val="22"/>
        </w:rPr>
      </w:pPr>
      <w:r>
        <w:rPr>
          <w:rFonts w:cs="Arial"/>
          <w:sz w:val="22"/>
        </w:rPr>
        <w:t xml:space="preserve">Določitev možnih objektov obnove obrečnih gozdov, ki jih poraščajo invazivne, tujerodne drevesne vrste ali nasadi klonskih topolov in jih je možno v skladu z veljavnimi gozdno gospodarskimi načrti obnovit z avtohtonimi, rastišču primernimi vrstami glede na habitatni tip.  Določiti bo potrebno objekte glede na spodaj navedene habitatne tipe in območja Natura 2000 Mura: </w:t>
      </w:r>
    </w:p>
    <w:p w14:paraId="651B6BC7" w14:textId="77777777" w:rsidR="00D20C31" w:rsidRDefault="00D20C31" w:rsidP="00D20C31">
      <w:pPr>
        <w:numPr>
          <w:ilvl w:val="0"/>
          <w:numId w:val="31"/>
        </w:numPr>
        <w:suppressAutoHyphens/>
        <w:autoSpaceDN w:val="0"/>
        <w:spacing w:after="160" w:line="254" w:lineRule="auto"/>
        <w:rPr>
          <w:rFonts w:cs="Arial"/>
          <w:sz w:val="22"/>
        </w:rPr>
      </w:pPr>
      <w:r>
        <w:rPr>
          <w:rFonts w:cs="Arial"/>
          <w:sz w:val="22"/>
        </w:rPr>
        <w:t>5 ha GHT 91E0* Obrečna vrbovja, jelševja in jesenovja na območju POO Mura</w:t>
      </w:r>
    </w:p>
    <w:p w14:paraId="68029F10" w14:textId="77777777" w:rsidR="00D20C31" w:rsidRDefault="00D20C31" w:rsidP="00D20C31">
      <w:pPr>
        <w:numPr>
          <w:ilvl w:val="0"/>
          <w:numId w:val="31"/>
        </w:numPr>
        <w:suppressAutoHyphens/>
        <w:autoSpaceDN w:val="0"/>
        <w:spacing w:after="160" w:line="254" w:lineRule="auto"/>
        <w:rPr>
          <w:rFonts w:cs="Arial"/>
          <w:sz w:val="22"/>
        </w:rPr>
      </w:pPr>
      <w:r>
        <w:rPr>
          <w:rFonts w:cs="Arial"/>
          <w:sz w:val="22"/>
        </w:rPr>
        <w:t>10 ha GHT 91F0 Obrečni hrastovo-jesenovo-brestovi gozdovi na območju POO Mura</w:t>
      </w:r>
    </w:p>
    <w:p w14:paraId="479D069F" w14:textId="77777777" w:rsidR="00D20C31" w:rsidRDefault="00D20C31" w:rsidP="00D20C31">
      <w:pPr>
        <w:numPr>
          <w:ilvl w:val="0"/>
          <w:numId w:val="31"/>
        </w:numPr>
        <w:suppressAutoHyphens/>
        <w:autoSpaceDN w:val="0"/>
        <w:spacing w:after="160" w:line="254" w:lineRule="auto"/>
        <w:rPr>
          <w:rFonts w:cs="Arial"/>
          <w:sz w:val="22"/>
        </w:rPr>
      </w:pPr>
      <w:r>
        <w:rPr>
          <w:rFonts w:cs="Arial"/>
          <w:sz w:val="22"/>
        </w:rPr>
        <w:t>15 ha GHT 91F0 Obrečni hrastovo-jesenovo-brestovi gozdovi – habitati srednjega detla na območju POV Mura</w:t>
      </w:r>
    </w:p>
    <w:p w14:paraId="6E13EB7C" w14:textId="77777777" w:rsidR="00D20C31" w:rsidRDefault="00D20C31" w:rsidP="00D20C31">
      <w:pPr>
        <w:numPr>
          <w:ilvl w:val="0"/>
          <w:numId w:val="31"/>
        </w:numPr>
        <w:suppressAutoHyphens/>
        <w:autoSpaceDN w:val="0"/>
        <w:spacing w:after="160" w:line="254" w:lineRule="auto"/>
        <w:rPr>
          <w:rFonts w:cs="Arial"/>
          <w:sz w:val="22"/>
        </w:rPr>
      </w:pPr>
      <w:r>
        <w:rPr>
          <w:rFonts w:cs="Arial"/>
          <w:sz w:val="22"/>
        </w:rPr>
        <w:t>1 ha GHT 91E0* Obrečna vrbovja, jelševja in jesenovja - naravno pomlajevanje na območju POO Mura</w:t>
      </w:r>
    </w:p>
    <w:p w14:paraId="0D3DD934" w14:textId="77777777" w:rsidR="00D20C31" w:rsidRDefault="00D20C31" w:rsidP="00D20C31">
      <w:pPr>
        <w:numPr>
          <w:ilvl w:val="0"/>
          <w:numId w:val="31"/>
        </w:numPr>
        <w:suppressAutoHyphens/>
        <w:autoSpaceDN w:val="0"/>
        <w:spacing w:after="160" w:line="254" w:lineRule="auto"/>
        <w:rPr>
          <w:rFonts w:cs="Arial"/>
          <w:sz w:val="22"/>
        </w:rPr>
      </w:pPr>
      <w:r>
        <w:rPr>
          <w:rFonts w:cs="Arial"/>
          <w:sz w:val="22"/>
        </w:rPr>
        <w:t>1 ha GHT 91F0 Obrečni hrastovo-jesenovo-brestovi gozdovi - naravno pomlajevanje na območju POO Mura</w:t>
      </w:r>
    </w:p>
    <w:p w14:paraId="25B03D6B" w14:textId="77777777" w:rsidR="00D20C31" w:rsidRDefault="00D20C31" w:rsidP="00D20C31">
      <w:pPr>
        <w:suppressAutoHyphens/>
        <w:autoSpaceDN w:val="0"/>
        <w:spacing w:after="160" w:line="254" w:lineRule="auto"/>
        <w:ind w:left="1440"/>
        <w:rPr>
          <w:rFonts w:cs="Arial"/>
          <w:sz w:val="22"/>
        </w:rPr>
      </w:pPr>
    </w:p>
    <w:p w14:paraId="18C25BC3" w14:textId="77777777" w:rsidR="00D20C31" w:rsidRDefault="00D20C31" w:rsidP="00D20C31">
      <w:pPr>
        <w:numPr>
          <w:ilvl w:val="0"/>
          <w:numId w:val="30"/>
        </w:numPr>
        <w:autoSpaceDN w:val="0"/>
        <w:spacing w:after="160" w:line="254" w:lineRule="auto"/>
        <w:contextualSpacing/>
        <w:jc w:val="left"/>
        <w:rPr>
          <w:rFonts w:cs="Arial"/>
          <w:b/>
          <w:bCs/>
          <w:sz w:val="22"/>
        </w:rPr>
      </w:pPr>
      <w:r>
        <w:rPr>
          <w:rFonts w:cs="Arial"/>
          <w:b/>
          <w:bCs/>
          <w:sz w:val="22"/>
        </w:rPr>
        <w:lastRenderedPageBreak/>
        <w:t>Izdelava strokovnih podlag</w:t>
      </w:r>
    </w:p>
    <w:p w14:paraId="54800154" w14:textId="77777777" w:rsidR="0051249D" w:rsidRDefault="0051249D" w:rsidP="0051249D">
      <w:pPr>
        <w:autoSpaceDN w:val="0"/>
        <w:spacing w:after="160" w:line="254" w:lineRule="auto"/>
        <w:ind w:left="720"/>
        <w:contextualSpacing/>
        <w:jc w:val="left"/>
        <w:rPr>
          <w:rFonts w:cs="Arial"/>
          <w:b/>
          <w:bCs/>
          <w:sz w:val="22"/>
        </w:rPr>
      </w:pPr>
    </w:p>
    <w:p w14:paraId="73470055" w14:textId="77777777" w:rsidR="00D20C31" w:rsidRDefault="00D20C31" w:rsidP="00D20C31">
      <w:pPr>
        <w:spacing w:after="160" w:line="254" w:lineRule="auto"/>
        <w:rPr>
          <w:rFonts w:cs="Arial"/>
          <w:sz w:val="22"/>
        </w:rPr>
      </w:pPr>
      <w:r>
        <w:rPr>
          <w:rFonts w:cs="Arial"/>
          <w:sz w:val="22"/>
        </w:rPr>
        <w:t xml:space="preserve">Izdelati bo potrebno natančne načrte obnove gozdov za izbrane objekte, ki bodo vključevali strokovne podlage za potrebne ukrepe. Izdelati bo potrebno časovnico za izvedbo ukrepov po vrsti dela, količini in površini, številu sadik, drevesnih vrstah, določiti ukrepe zaščite in nege po letih. Izdelati bo potrebno natančne sadilne načrte. Načrte se bo pripravljajo sukcesivno, glede na dinamiko izvedbe del na terenu, stanje gozdov (terenske razmere – npr. razmočenost tal), razpoložljivost sadilnega materiala in glede na ostale zahteve naročnika. Načrti morajo vsebovati opisni in grafični del. </w:t>
      </w:r>
    </w:p>
    <w:p w14:paraId="05E4BB70" w14:textId="77777777" w:rsidR="00D20C31" w:rsidRDefault="00D20C31" w:rsidP="00D20C31">
      <w:pPr>
        <w:numPr>
          <w:ilvl w:val="0"/>
          <w:numId w:val="30"/>
        </w:numPr>
        <w:autoSpaceDN w:val="0"/>
        <w:spacing w:after="160" w:line="254" w:lineRule="auto"/>
        <w:contextualSpacing/>
        <w:jc w:val="left"/>
        <w:rPr>
          <w:rFonts w:cs="Arial"/>
          <w:b/>
          <w:bCs/>
          <w:sz w:val="22"/>
        </w:rPr>
      </w:pPr>
      <w:r>
        <w:rPr>
          <w:rFonts w:cs="Arial"/>
          <w:b/>
          <w:bCs/>
          <w:sz w:val="22"/>
        </w:rPr>
        <w:t>Določitev gozdarskih usmeritev za izvedbo gozdne paše ter strokovno spremljanje izvedbe</w:t>
      </w:r>
    </w:p>
    <w:p w14:paraId="37ACD89D" w14:textId="77777777" w:rsidR="0051249D" w:rsidRDefault="0051249D" w:rsidP="0051249D">
      <w:pPr>
        <w:autoSpaceDN w:val="0"/>
        <w:spacing w:after="160" w:line="254" w:lineRule="auto"/>
        <w:ind w:left="720"/>
        <w:contextualSpacing/>
        <w:jc w:val="left"/>
        <w:rPr>
          <w:rFonts w:cs="Arial"/>
          <w:b/>
          <w:bCs/>
          <w:sz w:val="22"/>
        </w:rPr>
      </w:pPr>
    </w:p>
    <w:p w14:paraId="32F76339" w14:textId="77777777" w:rsidR="00D20C31" w:rsidRDefault="00D20C31" w:rsidP="00D20C31">
      <w:pPr>
        <w:spacing w:after="160" w:line="254" w:lineRule="auto"/>
        <w:rPr>
          <w:rFonts w:cs="Arial"/>
          <w:color w:val="000000"/>
          <w:sz w:val="22"/>
        </w:rPr>
      </w:pPr>
      <w:r>
        <w:rPr>
          <w:rFonts w:cs="Arial"/>
          <w:color w:val="000000"/>
          <w:sz w:val="22"/>
        </w:rPr>
        <w:t xml:space="preserve">Izvajanje gozdne paše je odvisno od obroda ciljnih drevesnih vrst in od klimatskih razmer. Izvajalec mora spremljati obrod in cvetenje ciljnih drevesnih vrst ter stanje gozdne površine. Skupaj z naročnikom mora izvajalec sodelovati pri določitvi datuma dovoza in odvoza živali iz ograje ter pri spremljanju stanja gozdne površine. Poleg tega izvajalec določi traso sečno-spravilnih poti z namenom zmanjšanja poškodb mladja in preostalih dreves. </w:t>
      </w:r>
    </w:p>
    <w:p w14:paraId="57A649A3" w14:textId="77777777" w:rsidR="00D20C31" w:rsidRDefault="00D20C31" w:rsidP="00D20C31">
      <w:pPr>
        <w:numPr>
          <w:ilvl w:val="0"/>
          <w:numId w:val="30"/>
        </w:numPr>
        <w:autoSpaceDN w:val="0"/>
        <w:spacing w:after="160" w:line="254" w:lineRule="auto"/>
        <w:contextualSpacing/>
        <w:jc w:val="left"/>
        <w:rPr>
          <w:rFonts w:cs="Arial"/>
          <w:b/>
          <w:bCs/>
          <w:sz w:val="22"/>
        </w:rPr>
      </w:pPr>
      <w:r>
        <w:rPr>
          <w:rFonts w:cs="Arial"/>
          <w:b/>
          <w:bCs/>
          <w:sz w:val="22"/>
        </w:rPr>
        <w:t xml:space="preserve">Sodelovanje pri obnova gozdno-gojitvenih načrtov </w:t>
      </w:r>
    </w:p>
    <w:p w14:paraId="526B1E35" w14:textId="77777777" w:rsidR="0051249D" w:rsidRDefault="0051249D" w:rsidP="0051249D">
      <w:pPr>
        <w:autoSpaceDN w:val="0"/>
        <w:spacing w:after="160" w:line="254" w:lineRule="auto"/>
        <w:ind w:left="720"/>
        <w:contextualSpacing/>
        <w:jc w:val="left"/>
        <w:rPr>
          <w:rFonts w:cs="Arial"/>
          <w:b/>
          <w:bCs/>
          <w:sz w:val="22"/>
        </w:rPr>
      </w:pPr>
    </w:p>
    <w:p w14:paraId="2163DA71" w14:textId="77777777" w:rsidR="00D20C31" w:rsidRDefault="00D20C31" w:rsidP="00D20C31">
      <w:pPr>
        <w:spacing w:after="160" w:line="254" w:lineRule="auto"/>
        <w:rPr>
          <w:rFonts w:cs="Arial"/>
          <w:sz w:val="22"/>
        </w:rPr>
      </w:pPr>
      <w:r>
        <w:rPr>
          <w:rFonts w:cs="Arial"/>
          <w:sz w:val="22"/>
        </w:rPr>
        <w:t xml:space="preserve">Izvajalec mora skupaj z naročnikom aktivno sodelovati pri obnovi gozdnogojitvenih načrtov za izvedbo načrtovanih del.  </w:t>
      </w:r>
    </w:p>
    <w:p w14:paraId="0EBFEDEE" w14:textId="77777777" w:rsidR="00D20C31" w:rsidRDefault="00D20C31" w:rsidP="00D20C31">
      <w:pPr>
        <w:numPr>
          <w:ilvl w:val="0"/>
          <w:numId w:val="30"/>
        </w:numPr>
        <w:autoSpaceDN w:val="0"/>
        <w:spacing w:after="160" w:line="254" w:lineRule="auto"/>
        <w:contextualSpacing/>
        <w:jc w:val="left"/>
        <w:rPr>
          <w:rFonts w:cs="Arial"/>
          <w:b/>
          <w:bCs/>
          <w:sz w:val="22"/>
        </w:rPr>
      </w:pPr>
      <w:r>
        <w:rPr>
          <w:rFonts w:cs="Arial"/>
          <w:b/>
          <w:bCs/>
          <w:sz w:val="22"/>
        </w:rPr>
        <w:t>Prenos strokovnih podlag na teren</w:t>
      </w:r>
    </w:p>
    <w:p w14:paraId="5F37AA39" w14:textId="77777777" w:rsidR="0051249D" w:rsidRDefault="0051249D" w:rsidP="0051249D">
      <w:pPr>
        <w:autoSpaceDN w:val="0"/>
        <w:spacing w:after="160" w:line="254" w:lineRule="auto"/>
        <w:ind w:left="720"/>
        <w:contextualSpacing/>
        <w:jc w:val="left"/>
        <w:rPr>
          <w:rFonts w:cs="Arial"/>
          <w:b/>
          <w:bCs/>
          <w:sz w:val="22"/>
        </w:rPr>
      </w:pPr>
    </w:p>
    <w:p w14:paraId="741784DF" w14:textId="77777777" w:rsidR="00D20C31" w:rsidRDefault="00D20C31" w:rsidP="00D20C31">
      <w:pPr>
        <w:spacing w:after="160" w:line="254" w:lineRule="auto"/>
        <w:rPr>
          <w:rFonts w:cs="Arial"/>
          <w:sz w:val="22"/>
        </w:rPr>
      </w:pPr>
      <w:r>
        <w:rPr>
          <w:rFonts w:cs="Arial"/>
          <w:sz w:val="22"/>
        </w:rPr>
        <w:t>Izvajalec mora strokovno sodelovati pri uvedbi izvajalca v delo na vseh določenih objektih. V času del mora vršiti kontrolo in nadzor nad kakovostjo dela izvajalcev sečnje ter gozdno gojitvenih in varstvenih del, ter o svojih ugotovitvah poročati naročniku. Sodelovati mora tudi pri prevzemu izvedenih del.</w:t>
      </w:r>
    </w:p>
    <w:p w14:paraId="45514ECE" w14:textId="77777777" w:rsidR="00D20C31" w:rsidRDefault="00D20C31" w:rsidP="00D20C31">
      <w:pPr>
        <w:numPr>
          <w:ilvl w:val="0"/>
          <w:numId w:val="30"/>
        </w:numPr>
        <w:autoSpaceDN w:val="0"/>
        <w:spacing w:after="160" w:line="254" w:lineRule="auto"/>
        <w:contextualSpacing/>
        <w:jc w:val="left"/>
        <w:rPr>
          <w:rFonts w:cs="Arial"/>
          <w:b/>
          <w:bCs/>
          <w:sz w:val="22"/>
        </w:rPr>
      </w:pPr>
      <w:r>
        <w:rPr>
          <w:rFonts w:cs="Arial"/>
          <w:b/>
          <w:bCs/>
          <w:sz w:val="22"/>
        </w:rPr>
        <w:t xml:space="preserve">Svetovanje in strokovna pomoč pri izvedbi ukrepov sadnje, nege in varstva na obravnavanih objektih </w:t>
      </w:r>
    </w:p>
    <w:p w14:paraId="7737A4DD" w14:textId="77777777" w:rsidR="0051249D" w:rsidRDefault="0051249D" w:rsidP="0051249D">
      <w:pPr>
        <w:autoSpaceDN w:val="0"/>
        <w:spacing w:after="160" w:line="254" w:lineRule="auto"/>
        <w:ind w:left="720"/>
        <w:contextualSpacing/>
        <w:jc w:val="left"/>
        <w:rPr>
          <w:rFonts w:cs="Arial"/>
          <w:b/>
          <w:bCs/>
          <w:sz w:val="22"/>
        </w:rPr>
      </w:pPr>
    </w:p>
    <w:p w14:paraId="5B490EF9" w14:textId="77777777" w:rsidR="00D20C31" w:rsidRDefault="00D20C31" w:rsidP="00D20C31">
      <w:pPr>
        <w:spacing w:after="160" w:line="254" w:lineRule="auto"/>
        <w:rPr>
          <w:rFonts w:cs="Arial"/>
          <w:sz w:val="22"/>
        </w:rPr>
      </w:pPr>
      <w:r>
        <w:rPr>
          <w:rFonts w:cs="Arial"/>
          <w:sz w:val="22"/>
        </w:rPr>
        <w:t xml:space="preserve">Izvajalec sodeluje pri prevzemu sadik v drevesnici ter potrdi ustreznost in kakovost prevzetega sadilnega materiala. Izvajalec mora sodelovati in nudi strokovno pomoč ter svetovanje naročniku in ostalim izvajalcem pri izvedbi ukrepov sadnje, nege in varstva na obravnavanih objektih. </w:t>
      </w:r>
    </w:p>
    <w:p w14:paraId="1CD05401" w14:textId="77777777" w:rsidR="00D20C31" w:rsidRDefault="00D20C31" w:rsidP="00D20C31">
      <w:pPr>
        <w:numPr>
          <w:ilvl w:val="0"/>
          <w:numId w:val="30"/>
        </w:numPr>
        <w:autoSpaceDN w:val="0"/>
        <w:spacing w:after="160" w:line="254" w:lineRule="auto"/>
        <w:contextualSpacing/>
        <w:jc w:val="left"/>
        <w:rPr>
          <w:rFonts w:cs="Arial"/>
          <w:b/>
          <w:bCs/>
          <w:sz w:val="22"/>
        </w:rPr>
      </w:pPr>
      <w:r>
        <w:rPr>
          <w:rFonts w:cs="Arial"/>
          <w:b/>
          <w:bCs/>
          <w:sz w:val="22"/>
        </w:rPr>
        <w:t>Potrebna strokovno sodelovanje na dogodkih za uspešnejše in kvalitetnejše doseganje ciljev</w:t>
      </w:r>
    </w:p>
    <w:p w14:paraId="4EEA67D4" w14:textId="77777777" w:rsidR="0051249D" w:rsidRDefault="0051249D" w:rsidP="0051249D">
      <w:pPr>
        <w:autoSpaceDN w:val="0"/>
        <w:spacing w:after="160" w:line="254" w:lineRule="auto"/>
        <w:ind w:left="720"/>
        <w:contextualSpacing/>
        <w:jc w:val="left"/>
        <w:rPr>
          <w:rFonts w:cs="Arial"/>
          <w:b/>
          <w:bCs/>
          <w:sz w:val="22"/>
        </w:rPr>
      </w:pPr>
    </w:p>
    <w:p w14:paraId="7F337344" w14:textId="77777777" w:rsidR="00D20C31" w:rsidRDefault="00D20C31" w:rsidP="00D20C31">
      <w:pPr>
        <w:spacing w:after="160" w:line="254" w:lineRule="auto"/>
        <w:rPr>
          <w:rFonts w:cs="Arial"/>
          <w:sz w:val="22"/>
        </w:rPr>
      </w:pPr>
      <w:r>
        <w:rPr>
          <w:rFonts w:cs="Arial"/>
          <w:sz w:val="22"/>
        </w:rPr>
        <w:t>Izvajalec se zavezuje k strokovnemu sodelovanju z naročnikom na dogodkih, povezanih s projektom, vključno z delavnicami, sestanki, predstavitvami ter promocijskimi oziroma izvedbenimi dogodki (npr. dnevi sadnje). Izvajalec bo po potrebi predstavil izvajanje svojih nalog in nudil strokovna pojasnila ter svetovanje.</w:t>
      </w:r>
    </w:p>
    <w:p w14:paraId="73D9EDCA" w14:textId="77777777" w:rsidR="00D20C31" w:rsidRDefault="00D20C31" w:rsidP="00D20C31">
      <w:pPr>
        <w:spacing w:after="160" w:line="254" w:lineRule="auto"/>
        <w:rPr>
          <w:rFonts w:cs="Arial"/>
          <w:color w:val="000000"/>
          <w:sz w:val="22"/>
        </w:rPr>
      </w:pPr>
      <w:r>
        <w:rPr>
          <w:rFonts w:cs="Arial"/>
          <w:color w:val="000000"/>
          <w:sz w:val="22"/>
        </w:rPr>
        <w:t>Izvajalec mora z naročnikom ter projektnim partnerjem Zavodom Republike Slovenije za varstvo narave sodelovati pri načrtovanju in naravovarstvenem spremljanju izvedbe.</w:t>
      </w:r>
    </w:p>
    <w:p w14:paraId="6F90686B" w14:textId="77777777" w:rsidR="00732D92" w:rsidRDefault="00732D92" w:rsidP="00D20C31">
      <w:pPr>
        <w:spacing w:after="160" w:line="254" w:lineRule="auto"/>
        <w:rPr>
          <w:rFonts w:cs="Arial"/>
          <w:color w:val="000000"/>
          <w:sz w:val="22"/>
        </w:rPr>
      </w:pPr>
    </w:p>
    <w:p w14:paraId="0CF9D2C9" w14:textId="77777777" w:rsidR="00732D92" w:rsidRDefault="00732D92" w:rsidP="00D20C31">
      <w:pPr>
        <w:spacing w:after="160" w:line="254" w:lineRule="auto"/>
        <w:rPr>
          <w:rFonts w:cs="Arial"/>
          <w:color w:val="000000"/>
          <w:sz w:val="22"/>
        </w:rPr>
      </w:pPr>
    </w:p>
    <w:p w14:paraId="0A84426A" w14:textId="77777777" w:rsidR="00D20C31" w:rsidRDefault="00D20C31" w:rsidP="00D20C31">
      <w:pPr>
        <w:numPr>
          <w:ilvl w:val="0"/>
          <w:numId w:val="30"/>
        </w:numPr>
        <w:autoSpaceDN w:val="0"/>
        <w:spacing w:after="160" w:line="254" w:lineRule="auto"/>
        <w:contextualSpacing/>
        <w:jc w:val="left"/>
        <w:rPr>
          <w:rFonts w:cs="Arial"/>
          <w:b/>
          <w:bCs/>
          <w:sz w:val="22"/>
        </w:rPr>
      </w:pPr>
      <w:r>
        <w:rPr>
          <w:rFonts w:cs="Arial"/>
          <w:b/>
          <w:bCs/>
          <w:sz w:val="22"/>
        </w:rPr>
        <w:lastRenderedPageBreak/>
        <w:t>Končno poročilo</w:t>
      </w:r>
    </w:p>
    <w:p w14:paraId="085871EE" w14:textId="77777777" w:rsidR="0051249D" w:rsidRDefault="0051249D" w:rsidP="0051249D">
      <w:pPr>
        <w:autoSpaceDN w:val="0"/>
        <w:spacing w:after="160" w:line="254" w:lineRule="auto"/>
        <w:ind w:left="720"/>
        <w:contextualSpacing/>
        <w:jc w:val="left"/>
        <w:rPr>
          <w:rFonts w:cs="Arial"/>
          <w:b/>
          <w:bCs/>
          <w:sz w:val="22"/>
        </w:rPr>
      </w:pPr>
    </w:p>
    <w:p w14:paraId="1D0DDEA7" w14:textId="43D1165A" w:rsidR="00D20C31" w:rsidRDefault="00D20C31" w:rsidP="00D20C31">
      <w:pPr>
        <w:spacing w:after="160" w:line="254" w:lineRule="auto"/>
        <w:rPr>
          <w:rFonts w:cs="Arial"/>
          <w:sz w:val="22"/>
        </w:rPr>
      </w:pPr>
      <w:r>
        <w:rPr>
          <w:rFonts w:cs="Arial"/>
          <w:sz w:val="22"/>
        </w:rPr>
        <w:t>Izvajalec mora končno poročilo o opravljeni storitvi, ki vključuje popis izvedenih del, predložiti najkasneje do 30.</w:t>
      </w:r>
      <w:r w:rsidR="00C56C90">
        <w:rPr>
          <w:rFonts w:cs="Arial"/>
          <w:sz w:val="22"/>
        </w:rPr>
        <w:t xml:space="preserve"> </w:t>
      </w:r>
      <w:r>
        <w:rPr>
          <w:rFonts w:cs="Arial"/>
          <w:sz w:val="22"/>
        </w:rPr>
        <w:t>6. 2029. V poročilu mora izvajalec podrobno navesti naloge, ki so bile opravljene za navedeni segment.</w:t>
      </w:r>
    </w:p>
    <w:p w14:paraId="382363BE" w14:textId="77777777" w:rsidR="00D20C31" w:rsidRDefault="00D20C31" w:rsidP="00D20C31">
      <w:pPr>
        <w:spacing w:after="160" w:line="254" w:lineRule="auto"/>
      </w:pPr>
      <w:r>
        <w:rPr>
          <w:rFonts w:cs="Arial"/>
          <w:b/>
          <w:bCs/>
          <w:sz w:val="22"/>
        </w:rPr>
        <w:t>SEGMENT B: Izboljšanje stanja ohranjenosti habitatnih tipov na območju POO Drava:</w:t>
      </w:r>
    </w:p>
    <w:p w14:paraId="40B636E8" w14:textId="77777777" w:rsidR="00D20C31" w:rsidRDefault="00D20C31" w:rsidP="00D20C31">
      <w:pPr>
        <w:numPr>
          <w:ilvl w:val="0"/>
          <w:numId w:val="32"/>
        </w:numPr>
        <w:autoSpaceDN w:val="0"/>
        <w:spacing w:after="160" w:line="254" w:lineRule="auto"/>
        <w:contextualSpacing/>
        <w:jc w:val="left"/>
        <w:rPr>
          <w:rFonts w:cs="Arial"/>
          <w:b/>
          <w:bCs/>
          <w:sz w:val="22"/>
        </w:rPr>
      </w:pPr>
      <w:r>
        <w:rPr>
          <w:rFonts w:cs="Arial"/>
          <w:b/>
          <w:bCs/>
          <w:sz w:val="22"/>
        </w:rPr>
        <w:t xml:space="preserve">HT_91E0* Obrečna vrbovja, jelševja in jesenovja (mehkolesna loka) </w:t>
      </w:r>
    </w:p>
    <w:p w14:paraId="296535AE" w14:textId="77777777" w:rsidR="00D20C31" w:rsidRDefault="00D20C31" w:rsidP="00D20C31">
      <w:pPr>
        <w:numPr>
          <w:ilvl w:val="0"/>
          <w:numId w:val="32"/>
        </w:numPr>
        <w:autoSpaceDN w:val="0"/>
        <w:spacing w:after="160" w:line="254" w:lineRule="auto"/>
        <w:contextualSpacing/>
        <w:jc w:val="left"/>
        <w:rPr>
          <w:rFonts w:cs="Arial"/>
          <w:b/>
          <w:bCs/>
          <w:sz w:val="22"/>
        </w:rPr>
      </w:pPr>
      <w:r>
        <w:rPr>
          <w:rFonts w:cs="Arial"/>
          <w:b/>
          <w:bCs/>
          <w:sz w:val="22"/>
        </w:rPr>
        <w:t>HT_91F0 Obrečni hrastovo-jesenovo-brestovi gozdovi (trdolesna loka)</w:t>
      </w:r>
    </w:p>
    <w:p w14:paraId="2AC90E0F" w14:textId="77777777" w:rsidR="00D20C31" w:rsidRDefault="00D20C31" w:rsidP="00D20C31">
      <w:pPr>
        <w:spacing w:after="160" w:line="254" w:lineRule="auto"/>
        <w:ind w:left="720"/>
        <w:contextualSpacing/>
        <w:rPr>
          <w:rFonts w:cs="Arial"/>
          <w:b/>
          <w:bCs/>
          <w:sz w:val="22"/>
        </w:rPr>
      </w:pPr>
    </w:p>
    <w:p w14:paraId="7E2D119D" w14:textId="77777777" w:rsidR="00D20C31" w:rsidRDefault="00D20C31" w:rsidP="00D20C31">
      <w:pPr>
        <w:numPr>
          <w:ilvl w:val="0"/>
          <w:numId w:val="33"/>
        </w:numPr>
        <w:autoSpaceDN w:val="0"/>
        <w:spacing w:after="160" w:line="254" w:lineRule="auto"/>
        <w:contextualSpacing/>
        <w:rPr>
          <w:rFonts w:cs="Arial"/>
          <w:b/>
          <w:bCs/>
          <w:sz w:val="22"/>
        </w:rPr>
      </w:pPr>
      <w:r>
        <w:rPr>
          <w:rFonts w:cs="Arial"/>
          <w:b/>
          <w:bCs/>
          <w:sz w:val="22"/>
        </w:rPr>
        <w:t>Priprava in sodelovanje pri določitvi objektov</w:t>
      </w:r>
    </w:p>
    <w:p w14:paraId="42FC1E47" w14:textId="77777777" w:rsidR="0051249D" w:rsidRDefault="0051249D" w:rsidP="0051249D">
      <w:pPr>
        <w:autoSpaceDN w:val="0"/>
        <w:spacing w:after="160" w:line="254" w:lineRule="auto"/>
        <w:ind w:left="720"/>
        <w:contextualSpacing/>
        <w:rPr>
          <w:rFonts w:cs="Arial"/>
          <w:b/>
          <w:bCs/>
          <w:sz w:val="22"/>
        </w:rPr>
      </w:pPr>
    </w:p>
    <w:p w14:paraId="2209AEC5" w14:textId="77777777" w:rsidR="00D20C31" w:rsidRDefault="00D20C31" w:rsidP="00D20C31">
      <w:pPr>
        <w:spacing w:after="160" w:line="254" w:lineRule="auto"/>
        <w:rPr>
          <w:rFonts w:cs="Arial"/>
          <w:sz w:val="22"/>
        </w:rPr>
      </w:pPr>
      <w:r>
        <w:rPr>
          <w:rFonts w:cs="Arial"/>
          <w:sz w:val="22"/>
        </w:rPr>
        <w:t>Določitev možnih objektov obnove obrečnih gozdov, ki jih poraščajo invazivne, tujerodne drevesne vrste ali nasadi klonskih topolov in jih je možno v skladu z veljavnimi gozdno gospodarskimi načrti obnovit z avtohtonimi, rastišču primernimi vrstami glede na habitatni tip.  Določiti bo potrebno objekte glede na spodaj navedene habitatne tipe in območja Natura 2000 Drava:</w:t>
      </w:r>
    </w:p>
    <w:p w14:paraId="6882836C" w14:textId="77777777" w:rsidR="00D20C31" w:rsidRDefault="00D20C31" w:rsidP="00D20C31">
      <w:pPr>
        <w:numPr>
          <w:ilvl w:val="0"/>
          <w:numId w:val="31"/>
        </w:numPr>
        <w:suppressAutoHyphens/>
        <w:autoSpaceDN w:val="0"/>
        <w:spacing w:after="160" w:line="254" w:lineRule="auto"/>
        <w:rPr>
          <w:rFonts w:cs="Arial"/>
          <w:sz w:val="22"/>
        </w:rPr>
      </w:pPr>
      <w:r>
        <w:rPr>
          <w:rFonts w:cs="Arial"/>
          <w:sz w:val="22"/>
        </w:rPr>
        <w:t>2 ha GHT 91E0* Obrečna vrbovja, jelševja in jesenovja na območju POO Drava (izbrani izvajalec je dolžan pripraviti strokovne podlage tudi za projektnega partnerja, Društvo za opazovanje in preučevanje ptic Slovenije-DOPS)</w:t>
      </w:r>
    </w:p>
    <w:p w14:paraId="71F8A77D" w14:textId="77777777" w:rsidR="00D20C31" w:rsidRDefault="00D20C31" w:rsidP="00D20C31">
      <w:pPr>
        <w:numPr>
          <w:ilvl w:val="0"/>
          <w:numId w:val="31"/>
        </w:numPr>
        <w:suppressAutoHyphens/>
        <w:autoSpaceDN w:val="0"/>
        <w:spacing w:after="160" w:line="254" w:lineRule="auto"/>
        <w:contextualSpacing/>
        <w:rPr>
          <w:rFonts w:cs="Arial"/>
          <w:sz w:val="22"/>
        </w:rPr>
      </w:pPr>
      <w:r>
        <w:rPr>
          <w:rFonts w:cs="Arial"/>
          <w:sz w:val="22"/>
        </w:rPr>
        <w:t>3 ha GHT 91E0* Obrečna vrbovja, jelševja in jesenovja na območju POO Drava</w:t>
      </w:r>
    </w:p>
    <w:p w14:paraId="6B3E5DC5" w14:textId="77777777" w:rsidR="00D20C31" w:rsidRDefault="00D20C31" w:rsidP="00D20C31">
      <w:pPr>
        <w:numPr>
          <w:ilvl w:val="0"/>
          <w:numId w:val="31"/>
        </w:numPr>
        <w:suppressAutoHyphens/>
        <w:autoSpaceDN w:val="0"/>
        <w:spacing w:after="160" w:line="254" w:lineRule="auto"/>
        <w:rPr>
          <w:rFonts w:cs="Arial"/>
          <w:sz w:val="22"/>
        </w:rPr>
      </w:pPr>
      <w:r>
        <w:rPr>
          <w:rFonts w:cs="Arial"/>
          <w:sz w:val="22"/>
        </w:rPr>
        <w:t>3 ha GHT 91F0 Obrečni hrastovo-jesenovo-brestovi gozdovi na območju POO Drava</w:t>
      </w:r>
    </w:p>
    <w:p w14:paraId="52A0360B" w14:textId="77777777" w:rsidR="00D20C31" w:rsidRDefault="00D20C31" w:rsidP="00D20C31">
      <w:pPr>
        <w:numPr>
          <w:ilvl w:val="0"/>
          <w:numId w:val="33"/>
        </w:numPr>
        <w:suppressAutoHyphens/>
        <w:autoSpaceDN w:val="0"/>
        <w:spacing w:after="160" w:line="254" w:lineRule="auto"/>
        <w:contextualSpacing/>
        <w:rPr>
          <w:rFonts w:cs="Arial"/>
          <w:b/>
          <w:bCs/>
          <w:sz w:val="22"/>
        </w:rPr>
      </w:pPr>
      <w:r>
        <w:rPr>
          <w:rFonts w:cs="Arial"/>
          <w:b/>
          <w:bCs/>
          <w:sz w:val="22"/>
        </w:rPr>
        <w:t>Izdelava strokovnih podlag</w:t>
      </w:r>
    </w:p>
    <w:p w14:paraId="540A576A" w14:textId="77777777" w:rsidR="0051249D" w:rsidRDefault="0051249D" w:rsidP="0051249D">
      <w:pPr>
        <w:suppressAutoHyphens/>
        <w:autoSpaceDN w:val="0"/>
        <w:spacing w:after="160" w:line="254" w:lineRule="auto"/>
        <w:ind w:left="720"/>
        <w:contextualSpacing/>
        <w:rPr>
          <w:rFonts w:cs="Arial"/>
          <w:b/>
          <w:bCs/>
          <w:sz w:val="22"/>
        </w:rPr>
      </w:pPr>
    </w:p>
    <w:p w14:paraId="674617FD" w14:textId="77777777" w:rsidR="00D20C31" w:rsidRDefault="00D20C31" w:rsidP="00D20C31">
      <w:pPr>
        <w:spacing w:after="160" w:line="254" w:lineRule="auto"/>
        <w:rPr>
          <w:rFonts w:cs="Arial"/>
          <w:sz w:val="22"/>
        </w:rPr>
      </w:pPr>
      <w:r>
        <w:rPr>
          <w:rFonts w:cs="Arial"/>
          <w:sz w:val="22"/>
        </w:rPr>
        <w:t xml:space="preserve">Izdelati bo potrebno natančne načrte obnove gozdov za izbrane objekte, ki bodo vključevali strokovne podlage za potrebne ukrepe. Izdelati bo potrebno časovnico za izvedbo ukrepov po vrsti dela, količini in površini, številu sadik, drevesnih vrstah, določiti ukrepe zaščite in nege po letih. Izdelati bo potrebno natančne sadilne načrte. Načrte se bo pripravljajo sukcesivno, glede na dinamiko izvedbe del na terenu, stanje gozdov (terenske razmere –  npr. razmočenost tal), razpoložljivost sadilnega materiala in glede na ostale zahteve naročnika. Načrti morajo vsebovati opisni in grafični del. </w:t>
      </w:r>
    </w:p>
    <w:p w14:paraId="07133681" w14:textId="77777777" w:rsidR="00D20C31" w:rsidRDefault="00D20C31" w:rsidP="00D20C31">
      <w:pPr>
        <w:numPr>
          <w:ilvl w:val="0"/>
          <w:numId w:val="33"/>
        </w:numPr>
        <w:suppressAutoHyphens/>
        <w:autoSpaceDN w:val="0"/>
        <w:spacing w:after="160" w:line="254" w:lineRule="auto"/>
        <w:contextualSpacing/>
        <w:rPr>
          <w:rFonts w:cs="Arial"/>
          <w:b/>
          <w:bCs/>
          <w:sz w:val="22"/>
        </w:rPr>
      </w:pPr>
      <w:r>
        <w:rPr>
          <w:rFonts w:cs="Arial"/>
          <w:b/>
          <w:bCs/>
          <w:sz w:val="22"/>
        </w:rPr>
        <w:t xml:space="preserve">Sodelovanje pri obnova gozdno-gojitvenih načrtov </w:t>
      </w:r>
    </w:p>
    <w:p w14:paraId="68DF88FB" w14:textId="77777777" w:rsidR="0051249D" w:rsidRDefault="0051249D" w:rsidP="0051249D">
      <w:pPr>
        <w:suppressAutoHyphens/>
        <w:autoSpaceDN w:val="0"/>
        <w:spacing w:after="160" w:line="254" w:lineRule="auto"/>
        <w:ind w:left="720"/>
        <w:contextualSpacing/>
        <w:rPr>
          <w:rFonts w:cs="Arial"/>
          <w:b/>
          <w:bCs/>
          <w:sz w:val="22"/>
        </w:rPr>
      </w:pPr>
    </w:p>
    <w:p w14:paraId="071EB46E" w14:textId="77777777" w:rsidR="00D20C31" w:rsidRDefault="00D20C31" w:rsidP="00D20C31">
      <w:pPr>
        <w:spacing w:after="160" w:line="254" w:lineRule="auto"/>
        <w:rPr>
          <w:rFonts w:cs="Arial"/>
          <w:sz w:val="22"/>
        </w:rPr>
      </w:pPr>
      <w:r>
        <w:rPr>
          <w:rFonts w:cs="Arial"/>
          <w:sz w:val="22"/>
        </w:rPr>
        <w:t xml:space="preserve">Izvajalec mora skupaj z naročnikom aktivno sodelovati pri obnovi gozdnogojitvenih načrtov za izvedbo načrtovanih del.  </w:t>
      </w:r>
    </w:p>
    <w:p w14:paraId="3FFC90F7" w14:textId="77777777" w:rsidR="00D20C31" w:rsidRDefault="00D20C31" w:rsidP="00D20C31">
      <w:pPr>
        <w:numPr>
          <w:ilvl w:val="0"/>
          <w:numId w:val="33"/>
        </w:numPr>
        <w:suppressAutoHyphens/>
        <w:autoSpaceDN w:val="0"/>
        <w:spacing w:after="160" w:line="254" w:lineRule="auto"/>
        <w:contextualSpacing/>
        <w:rPr>
          <w:rFonts w:cs="Arial"/>
          <w:b/>
          <w:bCs/>
          <w:sz w:val="22"/>
        </w:rPr>
      </w:pPr>
      <w:r>
        <w:rPr>
          <w:rFonts w:cs="Arial"/>
          <w:b/>
          <w:bCs/>
          <w:sz w:val="22"/>
        </w:rPr>
        <w:t xml:space="preserve">Prenos strokovnih podlag na teren </w:t>
      </w:r>
    </w:p>
    <w:p w14:paraId="172C1BE7" w14:textId="77777777" w:rsidR="0051249D" w:rsidRDefault="0051249D" w:rsidP="0051249D">
      <w:pPr>
        <w:suppressAutoHyphens/>
        <w:autoSpaceDN w:val="0"/>
        <w:spacing w:after="160" w:line="254" w:lineRule="auto"/>
        <w:ind w:left="720"/>
        <w:contextualSpacing/>
        <w:rPr>
          <w:rFonts w:cs="Arial"/>
          <w:b/>
          <w:bCs/>
          <w:sz w:val="22"/>
        </w:rPr>
      </w:pPr>
    </w:p>
    <w:p w14:paraId="575225A0" w14:textId="77777777" w:rsidR="00D20C31" w:rsidRDefault="00D20C31" w:rsidP="00D20C31">
      <w:pPr>
        <w:spacing w:after="160" w:line="254" w:lineRule="auto"/>
        <w:rPr>
          <w:rFonts w:cs="Arial"/>
          <w:sz w:val="22"/>
        </w:rPr>
      </w:pPr>
      <w:r>
        <w:rPr>
          <w:rFonts w:cs="Arial"/>
          <w:sz w:val="22"/>
        </w:rPr>
        <w:t>Izvajalec mora strokovno sodelovati pri uvedbi izvajalca v delo na vseh določenih objektih. V času del mora vršiti kontrolo in nadzor nad kakovostjo dela izvajalcev sečnje ter gozdnogojitvenih in varstvenih del in o svojih ugotovitvah poročati naročniku. Sodelovati mora tudi pri prevzemu izvedenih del.</w:t>
      </w:r>
    </w:p>
    <w:p w14:paraId="629E9BD9" w14:textId="77777777" w:rsidR="00732D92" w:rsidRDefault="00732D92" w:rsidP="00D20C31">
      <w:pPr>
        <w:spacing w:after="160" w:line="254" w:lineRule="auto"/>
        <w:rPr>
          <w:rFonts w:cs="Arial"/>
          <w:sz w:val="22"/>
        </w:rPr>
      </w:pPr>
    </w:p>
    <w:p w14:paraId="62EE2CC2" w14:textId="77777777" w:rsidR="00732D92" w:rsidRDefault="00732D92" w:rsidP="00D20C31">
      <w:pPr>
        <w:spacing w:after="160" w:line="254" w:lineRule="auto"/>
        <w:rPr>
          <w:rFonts w:cs="Arial"/>
          <w:sz w:val="22"/>
        </w:rPr>
      </w:pPr>
    </w:p>
    <w:p w14:paraId="057A596C" w14:textId="77777777" w:rsidR="00D20C31" w:rsidRDefault="00D20C31" w:rsidP="00D20C31">
      <w:pPr>
        <w:numPr>
          <w:ilvl w:val="0"/>
          <w:numId w:val="33"/>
        </w:numPr>
        <w:suppressAutoHyphens/>
        <w:autoSpaceDN w:val="0"/>
        <w:spacing w:after="160" w:line="254" w:lineRule="auto"/>
        <w:contextualSpacing/>
        <w:rPr>
          <w:rFonts w:cs="Arial"/>
          <w:b/>
          <w:bCs/>
          <w:sz w:val="22"/>
        </w:rPr>
      </w:pPr>
      <w:r>
        <w:rPr>
          <w:rFonts w:cs="Arial"/>
          <w:b/>
          <w:bCs/>
          <w:sz w:val="22"/>
        </w:rPr>
        <w:lastRenderedPageBreak/>
        <w:t xml:space="preserve">Svetovanje in strokovna pomoč pri izvedbi ukrepov sadnje, nege in varstva na obravnavanih objektih </w:t>
      </w:r>
    </w:p>
    <w:p w14:paraId="40904E25" w14:textId="77777777" w:rsidR="0051249D" w:rsidRDefault="0051249D" w:rsidP="0051249D">
      <w:pPr>
        <w:suppressAutoHyphens/>
        <w:autoSpaceDN w:val="0"/>
        <w:spacing w:after="160" w:line="254" w:lineRule="auto"/>
        <w:ind w:left="720"/>
        <w:contextualSpacing/>
        <w:rPr>
          <w:rFonts w:cs="Arial"/>
          <w:b/>
          <w:bCs/>
          <w:sz w:val="22"/>
        </w:rPr>
      </w:pPr>
    </w:p>
    <w:p w14:paraId="41C54619" w14:textId="77777777" w:rsidR="00D20C31" w:rsidRDefault="00D20C31" w:rsidP="00D20C31">
      <w:pPr>
        <w:suppressAutoHyphens/>
        <w:rPr>
          <w:rFonts w:cs="Arial"/>
          <w:sz w:val="22"/>
        </w:rPr>
      </w:pPr>
      <w:r>
        <w:rPr>
          <w:rFonts w:cs="Arial"/>
          <w:sz w:val="22"/>
        </w:rPr>
        <w:t xml:space="preserve">Izvajalec sodeluje pri prevzemu sadik v drevesnici ter potrdi ustreznost in kakovost prevzetega sadilnega materiala. Izvajalec mora sodelovati in nudi strokovno pomoč ter svetovanje naročniku in ostalim izvajalcem pri izvedbi ukrepov sadnje, nege in varstva na obravnavanih objektih. </w:t>
      </w:r>
    </w:p>
    <w:p w14:paraId="68109AA5" w14:textId="77777777" w:rsidR="00D20C31" w:rsidRDefault="00D20C31" w:rsidP="00D20C31">
      <w:pPr>
        <w:suppressAutoHyphens/>
        <w:rPr>
          <w:rFonts w:cs="Arial"/>
          <w:sz w:val="22"/>
        </w:rPr>
      </w:pPr>
    </w:p>
    <w:p w14:paraId="600996F0" w14:textId="77777777" w:rsidR="00D20C31" w:rsidRDefault="00D20C31" w:rsidP="00D20C31">
      <w:pPr>
        <w:numPr>
          <w:ilvl w:val="0"/>
          <w:numId w:val="33"/>
        </w:numPr>
        <w:suppressAutoHyphens/>
        <w:autoSpaceDN w:val="0"/>
        <w:spacing w:after="160" w:line="254" w:lineRule="auto"/>
        <w:jc w:val="left"/>
        <w:rPr>
          <w:rFonts w:cs="Arial"/>
          <w:b/>
          <w:bCs/>
          <w:sz w:val="22"/>
        </w:rPr>
      </w:pPr>
      <w:r>
        <w:rPr>
          <w:rFonts w:cs="Arial"/>
          <w:b/>
          <w:bCs/>
          <w:sz w:val="22"/>
        </w:rPr>
        <w:t xml:space="preserve">Potrebna strokovno sodelovanje na dogodkih za uspešnejše in kvalitetnejše doseganje ciljev                                                                                                                                                                                                        </w:t>
      </w:r>
    </w:p>
    <w:p w14:paraId="6AF05DB6" w14:textId="77777777" w:rsidR="00D20C31" w:rsidRDefault="00D20C31" w:rsidP="00D20C31">
      <w:pPr>
        <w:suppressAutoHyphens/>
        <w:spacing w:after="160" w:line="254" w:lineRule="auto"/>
      </w:pPr>
      <w:r>
        <w:rPr>
          <w:rFonts w:cs="Arial"/>
          <w:sz w:val="22"/>
        </w:rPr>
        <w:t>Izvajalec se zavezuje k strokovnemu sodelovanju z naročnikom na dogodkih, povezanih s projektom, vključno z delavnicami, sestanki, predstavitvami ter promocijskimi oziroma izvedbenimi dogodki (npr. dnevi sadnje). Izvajalec bo po potrebi predstavil izvajanje svojih nalog in nudil strokovna pojasnila ter svetovanje.</w:t>
      </w:r>
    </w:p>
    <w:p w14:paraId="2247F7DE" w14:textId="77777777" w:rsidR="00D20C31" w:rsidRDefault="00D20C31" w:rsidP="00D20C31">
      <w:pPr>
        <w:spacing w:after="160" w:line="254" w:lineRule="auto"/>
        <w:rPr>
          <w:rFonts w:cs="Arial"/>
          <w:color w:val="000000"/>
          <w:sz w:val="22"/>
        </w:rPr>
      </w:pPr>
      <w:r>
        <w:rPr>
          <w:rFonts w:cs="Arial"/>
          <w:color w:val="000000"/>
          <w:sz w:val="22"/>
        </w:rPr>
        <w:t>Izvajalec mora z naročnikom ter projektnim partnerjem Zavodom Republike Slovenije za varstvo narave sodelovati pri načrtovanju in naravovarstvenem spremljanju izvedbe.</w:t>
      </w:r>
    </w:p>
    <w:p w14:paraId="3DFCD717" w14:textId="77777777" w:rsidR="00D20C31" w:rsidRDefault="00D20C31" w:rsidP="00D20C31">
      <w:pPr>
        <w:suppressAutoHyphens/>
        <w:rPr>
          <w:rFonts w:cs="Arial"/>
          <w:sz w:val="22"/>
        </w:rPr>
      </w:pPr>
    </w:p>
    <w:p w14:paraId="27D46639" w14:textId="77777777" w:rsidR="00D20C31" w:rsidRDefault="00D20C31" w:rsidP="00D20C31">
      <w:pPr>
        <w:numPr>
          <w:ilvl w:val="0"/>
          <w:numId w:val="33"/>
        </w:numPr>
        <w:autoSpaceDN w:val="0"/>
        <w:spacing w:after="160" w:line="254" w:lineRule="auto"/>
        <w:contextualSpacing/>
        <w:rPr>
          <w:rFonts w:cs="Arial"/>
          <w:b/>
          <w:bCs/>
          <w:sz w:val="22"/>
        </w:rPr>
      </w:pPr>
      <w:r>
        <w:rPr>
          <w:rFonts w:cs="Arial"/>
          <w:b/>
          <w:bCs/>
          <w:sz w:val="22"/>
        </w:rPr>
        <w:t>Končno poročilo</w:t>
      </w:r>
    </w:p>
    <w:p w14:paraId="4D169050" w14:textId="77777777" w:rsidR="0051249D" w:rsidRDefault="0051249D" w:rsidP="0051249D">
      <w:pPr>
        <w:autoSpaceDN w:val="0"/>
        <w:spacing w:after="160" w:line="254" w:lineRule="auto"/>
        <w:ind w:left="720"/>
        <w:contextualSpacing/>
        <w:rPr>
          <w:rFonts w:cs="Arial"/>
          <w:b/>
          <w:bCs/>
          <w:sz w:val="22"/>
        </w:rPr>
      </w:pPr>
    </w:p>
    <w:p w14:paraId="1A625C85" w14:textId="00497E01" w:rsidR="00D20C31" w:rsidRDefault="00D20C31" w:rsidP="00D20C31">
      <w:pPr>
        <w:spacing w:after="160" w:line="254" w:lineRule="auto"/>
        <w:rPr>
          <w:rFonts w:cs="Arial"/>
          <w:sz w:val="22"/>
        </w:rPr>
      </w:pPr>
      <w:r>
        <w:rPr>
          <w:rFonts w:cs="Arial"/>
          <w:sz w:val="22"/>
        </w:rPr>
        <w:t>Izvajalec mora končno poročilo o opravljeni storitvi, ki vključuje popis izvedenih del, predložiti najkasneje do 30.</w:t>
      </w:r>
      <w:r w:rsidR="00C003C3">
        <w:rPr>
          <w:rFonts w:cs="Arial"/>
          <w:sz w:val="22"/>
        </w:rPr>
        <w:t xml:space="preserve"> </w:t>
      </w:r>
      <w:r>
        <w:rPr>
          <w:rFonts w:cs="Arial"/>
          <w:sz w:val="22"/>
        </w:rPr>
        <w:t xml:space="preserve">6. 2029. V poročilu mora izvajalec podrobno navesti naloge, ki so bile opravljene za navedeni segment. </w:t>
      </w:r>
    </w:p>
    <w:p w14:paraId="4A841C8D" w14:textId="77777777" w:rsidR="00D20C31" w:rsidRDefault="00D20C31" w:rsidP="00D20C31">
      <w:pPr>
        <w:spacing w:after="160" w:line="254" w:lineRule="auto"/>
        <w:rPr>
          <w:rFonts w:cs="Arial"/>
          <w:sz w:val="22"/>
        </w:rPr>
      </w:pPr>
    </w:p>
    <w:p w14:paraId="49483CF1" w14:textId="77777777" w:rsidR="00D20C31" w:rsidRDefault="00D20C31" w:rsidP="00D20C31">
      <w:pPr>
        <w:spacing w:after="160" w:line="254" w:lineRule="auto"/>
      </w:pPr>
      <w:r>
        <w:rPr>
          <w:rFonts w:cs="Arial"/>
          <w:b/>
          <w:bCs/>
          <w:sz w:val="22"/>
        </w:rPr>
        <w:t>SEGMENT C: Vzpostavitev mreže habitatnih dreves v Murski šumi</w:t>
      </w:r>
    </w:p>
    <w:p w14:paraId="7356BCB8" w14:textId="77777777" w:rsidR="00D20C31" w:rsidRDefault="00D20C31" w:rsidP="00D20C31">
      <w:pPr>
        <w:numPr>
          <w:ilvl w:val="0"/>
          <w:numId w:val="34"/>
        </w:numPr>
        <w:suppressAutoHyphens/>
        <w:autoSpaceDN w:val="0"/>
        <w:spacing w:after="160" w:line="254" w:lineRule="auto"/>
        <w:contextualSpacing/>
        <w:rPr>
          <w:rFonts w:cs="Arial"/>
          <w:b/>
          <w:bCs/>
          <w:sz w:val="22"/>
        </w:rPr>
      </w:pPr>
      <w:r>
        <w:rPr>
          <w:rFonts w:cs="Arial"/>
          <w:b/>
          <w:bCs/>
          <w:sz w:val="22"/>
        </w:rPr>
        <w:t>Izvedba ukrepa PUN 2000, ki obsega izločitev 5 do 7 stoječih habitatnih dreves na hektar</w:t>
      </w:r>
    </w:p>
    <w:p w14:paraId="15A00093" w14:textId="77777777" w:rsidR="0051249D" w:rsidRDefault="0051249D" w:rsidP="0051249D">
      <w:pPr>
        <w:suppressAutoHyphens/>
        <w:autoSpaceDN w:val="0"/>
        <w:spacing w:after="160" w:line="254" w:lineRule="auto"/>
        <w:ind w:left="720"/>
        <w:contextualSpacing/>
        <w:rPr>
          <w:rFonts w:cs="Arial"/>
          <w:b/>
          <w:bCs/>
          <w:sz w:val="22"/>
        </w:rPr>
      </w:pPr>
    </w:p>
    <w:p w14:paraId="6192D082" w14:textId="77777777" w:rsidR="00D20C31" w:rsidRDefault="00D20C31" w:rsidP="00D20C31">
      <w:pPr>
        <w:spacing w:after="160" w:line="254" w:lineRule="auto"/>
        <w:rPr>
          <w:rFonts w:cs="Arial"/>
          <w:sz w:val="22"/>
        </w:rPr>
      </w:pPr>
      <w:r>
        <w:rPr>
          <w:rFonts w:cs="Arial"/>
          <w:sz w:val="22"/>
        </w:rPr>
        <w:t xml:space="preserve">Izvajalec sodeluje pri izbiri in označitvi odmrlih ali iz drugih razlogov primernih habitatnih dreves. Ukrep se izvaja na skupni površini 200 ha v okviru gozdnega kompleksa Murska šuma. Kot habitatna drevesa se prioritetno določijo gnezdilna drevesa, v katerih bo na terenu opažena prisotnost dupel srednjega detla. Kot habitatna drevesa z velikim pomenom za prehranjevanje vrste se prioritetno določijo stara drevesa z večjim deležem odmirajočih vej in odmirajoča drevesa drevesnih vrst z grobim lubjem npr. hrasti, vrbe, topoli. Drevesa se morajo evidentirati, določiti natančne koordinate lokacije, izmeriti prsni premer, določiti drevesno vrsto ter jih označiti z modrim sprejem s silhueto detla. </w:t>
      </w:r>
    </w:p>
    <w:p w14:paraId="5855FA32" w14:textId="77777777" w:rsidR="00D20C31" w:rsidRDefault="00D20C31" w:rsidP="00D20C31">
      <w:pPr>
        <w:numPr>
          <w:ilvl w:val="0"/>
          <w:numId w:val="34"/>
        </w:numPr>
        <w:autoSpaceDN w:val="0"/>
        <w:spacing w:after="160" w:line="254" w:lineRule="auto"/>
        <w:contextualSpacing/>
        <w:rPr>
          <w:rFonts w:cs="Arial"/>
          <w:b/>
          <w:bCs/>
          <w:sz w:val="22"/>
        </w:rPr>
      </w:pPr>
      <w:r>
        <w:rPr>
          <w:rFonts w:cs="Arial"/>
          <w:b/>
          <w:bCs/>
          <w:sz w:val="22"/>
        </w:rPr>
        <w:t>Strokovno sodelovanje</w:t>
      </w:r>
    </w:p>
    <w:p w14:paraId="39641746" w14:textId="77777777" w:rsidR="0051249D" w:rsidRDefault="0051249D" w:rsidP="0051249D">
      <w:pPr>
        <w:autoSpaceDN w:val="0"/>
        <w:spacing w:after="160" w:line="254" w:lineRule="auto"/>
        <w:ind w:left="720"/>
        <w:contextualSpacing/>
        <w:rPr>
          <w:rFonts w:cs="Arial"/>
          <w:b/>
          <w:bCs/>
          <w:sz w:val="22"/>
        </w:rPr>
      </w:pPr>
    </w:p>
    <w:p w14:paraId="756C2A60" w14:textId="77777777" w:rsidR="00D20C31" w:rsidRDefault="00D20C31" w:rsidP="00D20C31">
      <w:pPr>
        <w:spacing w:after="160" w:line="254" w:lineRule="auto"/>
        <w:rPr>
          <w:rFonts w:cs="Arial"/>
          <w:color w:val="000000"/>
          <w:sz w:val="22"/>
        </w:rPr>
      </w:pPr>
      <w:r>
        <w:rPr>
          <w:rFonts w:cs="Arial"/>
          <w:color w:val="000000"/>
          <w:sz w:val="22"/>
        </w:rPr>
        <w:t>Izvajalec mora z naročnikom ter projektnima partnerjema Zavodom Republike Slovenije za varstvo narave in Društvom za opazovanje in proučevanje ptic Slovenije sodelovati pri načrtovanju in naravovarstvenem spremljanju izvedbe.</w:t>
      </w:r>
    </w:p>
    <w:p w14:paraId="329E1AE5" w14:textId="77777777" w:rsidR="00AF7895" w:rsidRDefault="00AF7895" w:rsidP="00D20C31">
      <w:pPr>
        <w:spacing w:after="160" w:line="254" w:lineRule="auto"/>
        <w:rPr>
          <w:rFonts w:cs="Arial"/>
          <w:color w:val="000000"/>
          <w:sz w:val="22"/>
        </w:rPr>
      </w:pPr>
    </w:p>
    <w:p w14:paraId="553DF7BD" w14:textId="77777777" w:rsidR="00AF7895" w:rsidRDefault="00AF7895" w:rsidP="00D20C31">
      <w:pPr>
        <w:spacing w:after="160" w:line="254" w:lineRule="auto"/>
        <w:rPr>
          <w:rFonts w:cs="Arial"/>
          <w:color w:val="000000"/>
          <w:sz w:val="22"/>
        </w:rPr>
      </w:pPr>
    </w:p>
    <w:p w14:paraId="0BAA6AA8" w14:textId="77777777" w:rsidR="00AF7895" w:rsidRDefault="00AF7895" w:rsidP="00D20C31">
      <w:pPr>
        <w:spacing w:after="160" w:line="254" w:lineRule="auto"/>
        <w:rPr>
          <w:rFonts w:cs="Arial"/>
          <w:color w:val="000000"/>
          <w:sz w:val="22"/>
        </w:rPr>
      </w:pPr>
    </w:p>
    <w:p w14:paraId="51A29963" w14:textId="77777777" w:rsidR="00D20C31" w:rsidRDefault="00D20C31" w:rsidP="00D20C31">
      <w:pPr>
        <w:numPr>
          <w:ilvl w:val="0"/>
          <w:numId w:val="34"/>
        </w:numPr>
        <w:autoSpaceDN w:val="0"/>
        <w:spacing w:after="160" w:line="254" w:lineRule="auto"/>
        <w:contextualSpacing/>
        <w:jc w:val="left"/>
        <w:rPr>
          <w:rFonts w:cs="Arial"/>
          <w:b/>
          <w:bCs/>
          <w:sz w:val="22"/>
        </w:rPr>
      </w:pPr>
      <w:r>
        <w:rPr>
          <w:rFonts w:cs="Arial"/>
          <w:b/>
          <w:bCs/>
          <w:sz w:val="22"/>
        </w:rPr>
        <w:lastRenderedPageBreak/>
        <w:t>Končno poročilo</w:t>
      </w:r>
    </w:p>
    <w:p w14:paraId="0477B07D" w14:textId="77777777" w:rsidR="0051249D" w:rsidRDefault="0051249D" w:rsidP="0051249D">
      <w:pPr>
        <w:autoSpaceDN w:val="0"/>
        <w:spacing w:after="160" w:line="254" w:lineRule="auto"/>
        <w:ind w:left="720"/>
        <w:contextualSpacing/>
        <w:jc w:val="left"/>
        <w:rPr>
          <w:rFonts w:cs="Arial"/>
          <w:b/>
          <w:bCs/>
          <w:sz w:val="22"/>
        </w:rPr>
      </w:pPr>
    </w:p>
    <w:p w14:paraId="65E3562F" w14:textId="288A4B5A" w:rsidR="00D20C31" w:rsidRDefault="00D20C31" w:rsidP="00D20C31">
      <w:pPr>
        <w:spacing w:after="160" w:line="254" w:lineRule="auto"/>
        <w:rPr>
          <w:rFonts w:cs="Arial"/>
          <w:sz w:val="22"/>
        </w:rPr>
      </w:pPr>
      <w:r>
        <w:rPr>
          <w:rFonts w:cs="Arial"/>
          <w:sz w:val="22"/>
        </w:rPr>
        <w:t>Izvajalec mora končno poročilo o opravljeni storitvi, ki vključuje popis izvedenih del, predložiti najkasneje do 30.</w:t>
      </w:r>
      <w:r w:rsidR="00B812E6">
        <w:rPr>
          <w:rFonts w:cs="Arial"/>
          <w:sz w:val="22"/>
        </w:rPr>
        <w:t xml:space="preserve"> </w:t>
      </w:r>
      <w:r>
        <w:rPr>
          <w:rFonts w:cs="Arial"/>
          <w:sz w:val="22"/>
        </w:rPr>
        <w:t xml:space="preserve">6. 2029. V poročilu mora izvajalec podrobno navesti naloge, ki so bile opravljene za navedeni segment. </w:t>
      </w:r>
    </w:p>
    <w:p w14:paraId="5D6E4681" w14:textId="77777777" w:rsidR="00D20C31" w:rsidRDefault="00D20C31" w:rsidP="00D20C31">
      <w:pPr>
        <w:rPr>
          <w:rFonts w:cs="Arial"/>
          <w:b/>
          <w:bCs/>
          <w:sz w:val="22"/>
          <w:lang w:eastAsia="de-AT"/>
        </w:rPr>
      </w:pPr>
    </w:p>
    <w:p w14:paraId="6A939F3F" w14:textId="77777777" w:rsidR="00D20C31" w:rsidRDefault="00D20C31" w:rsidP="00D20C31">
      <w:pPr>
        <w:rPr>
          <w:rFonts w:cs="Arial"/>
          <w:b/>
          <w:bCs/>
          <w:sz w:val="22"/>
          <w:lang w:eastAsia="de-AT"/>
        </w:rPr>
      </w:pPr>
      <w:r>
        <w:rPr>
          <w:rFonts w:cs="Arial"/>
          <w:b/>
          <w:bCs/>
          <w:sz w:val="22"/>
          <w:lang w:eastAsia="de-AT"/>
        </w:rPr>
        <w:t xml:space="preserve">Rok pogodbenih storitev:        </w:t>
      </w:r>
    </w:p>
    <w:p w14:paraId="3C5132AA" w14:textId="77777777" w:rsidR="00D20C31" w:rsidRDefault="00D20C31" w:rsidP="00D20C31">
      <w:pPr>
        <w:rPr>
          <w:rFonts w:cs="Arial"/>
          <w:sz w:val="22"/>
          <w:lang w:eastAsia="de-AT"/>
        </w:rPr>
      </w:pPr>
    </w:p>
    <w:p w14:paraId="12118A7D" w14:textId="77777777" w:rsidR="00D20C31" w:rsidRDefault="00D20C31" w:rsidP="00D20C31">
      <w:r>
        <w:rPr>
          <w:rFonts w:cs="Arial"/>
          <w:b/>
          <w:bCs/>
          <w:sz w:val="22"/>
          <w:lang w:eastAsia="de-AT" w:bidi="sl-SI"/>
        </w:rPr>
        <w:t>Segment A</w:t>
      </w:r>
      <w:r>
        <w:rPr>
          <w:rFonts w:cs="Arial"/>
          <w:sz w:val="22"/>
          <w:lang w:eastAsia="de-AT" w:bidi="sl-SI"/>
        </w:rPr>
        <w:t xml:space="preserve"> – določitev vseh objektov obnove obrečnih gozdov mora biti izvedena do 31. 12. 2026. Načrti se bodo pripravljali sukcesivno, glede na dinamiko izvedbe del na terenu. Ostale navedene obveznosti se izvajajo od dneva podpisa pogodbe do zaključka projekta, pri čemer obveznosti izvajalca veljajo za celotno navedeno obdobje. Skrajni rok izvedbe je 30. 6. 2029.</w:t>
      </w:r>
    </w:p>
    <w:p w14:paraId="45FA9203" w14:textId="77777777" w:rsidR="00D20C31" w:rsidRDefault="00D20C31" w:rsidP="00D20C31">
      <w:pPr>
        <w:rPr>
          <w:rFonts w:cs="Arial"/>
          <w:sz w:val="22"/>
          <w:lang w:eastAsia="de-AT" w:bidi="sl-SI"/>
        </w:rPr>
      </w:pPr>
    </w:p>
    <w:p w14:paraId="38C04433" w14:textId="77777777" w:rsidR="00D20C31" w:rsidRDefault="00D20C31" w:rsidP="00D20C31">
      <w:r>
        <w:rPr>
          <w:rFonts w:cs="Arial"/>
          <w:b/>
          <w:bCs/>
          <w:sz w:val="22"/>
          <w:lang w:eastAsia="de-AT" w:bidi="sl-SI"/>
        </w:rPr>
        <w:t>Segment B</w:t>
      </w:r>
      <w:r>
        <w:rPr>
          <w:rFonts w:cs="Arial"/>
          <w:sz w:val="22"/>
          <w:lang w:eastAsia="de-AT" w:bidi="sl-SI"/>
        </w:rPr>
        <w:t xml:space="preserve"> – določitev vseh objektov obnove obrečnih gozdov mora biti izvedena do 31. 12. 2026. Načrti se bodo pripravljali sukcesivno, glede na dinamiko izvedbe del na terenu. Ostale navedene obveznosti se izvajajo od dneva podpisa pogodbe do zaključka projekta, pri čemer obveznosti izvajalca veljajo za celotno navedeno obdobje. Skrajni rok izvedbe je 30. 6. 2029.</w:t>
      </w:r>
    </w:p>
    <w:p w14:paraId="43051A77" w14:textId="77777777" w:rsidR="00D20C31" w:rsidRDefault="00D20C31" w:rsidP="00D20C31">
      <w:pPr>
        <w:rPr>
          <w:rFonts w:cs="Arial"/>
          <w:sz w:val="22"/>
          <w:lang w:eastAsia="de-AT" w:bidi="sl-SI"/>
        </w:rPr>
      </w:pPr>
    </w:p>
    <w:p w14:paraId="35D51B14" w14:textId="77777777" w:rsidR="00D20C31" w:rsidRDefault="00D20C31" w:rsidP="00D20C31">
      <w:r>
        <w:rPr>
          <w:rFonts w:cs="Arial"/>
          <w:b/>
          <w:bCs/>
          <w:sz w:val="22"/>
          <w:lang w:eastAsia="de-AT" w:bidi="sl-SI"/>
        </w:rPr>
        <w:t>Segment C</w:t>
      </w:r>
      <w:r>
        <w:rPr>
          <w:rFonts w:cs="Arial"/>
          <w:sz w:val="22"/>
          <w:lang w:eastAsia="de-AT" w:bidi="sl-SI"/>
        </w:rPr>
        <w:t xml:space="preserve"> – strokovno sodelovanje izvajalca z naročnikom se začne z podpisom pogodbe in traja do zaključka projekta. Skrajni rok za izvedbo je 30. 6. 2029.</w:t>
      </w:r>
    </w:p>
    <w:p w14:paraId="2D180E7D" w14:textId="77777777" w:rsidR="00DE17D3" w:rsidRPr="00CA198A" w:rsidRDefault="00DE17D3" w:rsidP="00CF4759">
      <w:pPr>
        <w:rPr>
          <w:b/>
          <w:bCs/>
          <w:sz w:val="22"/>
          <w:lang w:eastAsia="de-AT"/>
        </w:rPr>
      </w:pPr>
    </w:p>
    <w:p w14:paraId="38632FFC" w14:textId="77777777" w:rsidR="00CF4759" w:rsidRPr="00CA198A" w:rsidRDefault="00CF4759" w:rsidP="00CF4759">
      <w:pPr>
        <w:rPr>
          <w:b/>
          <w:bCs/>
          <w:sz w:val="22"/>
          <w:lang w:eastAsia="de-AT"/>
        </w:rPr>
      </w:pPr>
      <w:r w:rsidRPr="00CA198A">
        <w:rPr>
          <w:b/>
          <w:bCs/>
          <w:sz w:val="22"/>
          <w:lang w:eastAsia="de-AT"/>
        </w:rPr>
        <w:t xml:space="preserve">Način plačila: </w:t>
      </w:r>
    </w:p>
    <w:p w14:paraId="5034A9DE" w14:textId="77777777" w:rsidR="00CF4759" w:rsidRPr="00CA198A" w:rsidRDefault="00CF4759" w:rsidP="00CF4759">
      <w:pPr>
        <w:rPr>
          <w:b/>
          <w:bCs/>
          <w:sz w:val="22"/>
          <w:lang w:eastAsia="de-AT"/>
        </w:rPr>
      </w:pPr>
    </w:p>
    <w:p w14:paraId="219838A8" w14:textId="77777777" w:rsidR="00AF7895" w:rsidRPr="00AF7895" w:rsidRDefault="00AF7895" w:rsidP="00AF7895">
      <w:pPr>
        <w:autoSpaceDN w:val="0"/>
        <w:spacing w:line="240" w:lineRule="auto"/>
        <w:rPr>
          <w:rFonts w:eastAsia="Times New Roman" w:cs="Arial"/>
          <w:sz w:val="22"/>
          <w:lang w:eastAsia="sl-SI"/>
        </w:rPr>
      </w:pPr>
      <w:r w:rsidRPr="00AF7895">
        <w:rPr>
          <w:rFonts w:eastAsia="Times New Roman" w:cs="Arial"/>
          <w:sz w:val="22"/>
          <w:lang w:eastAsia="sl-SI"/>
        </w:rPr>
        <w:t xml:space="preserve">Plačilo bo izvedeno po fazah: </w:t>
      </w:r>
    </w:p>
    <w:p w14:paraId="67C247CA" w14:textId="77777777" w:rsidR="00AF7895" w:rsidRPr="00AF7895" w:rsidRDefault="00AF7895" w:rsidP="00AF7895">
      <w:pPr>
        <w:autoSpaceDN w:val="0"/>
        <w:spacing w:line="240" w:lineRule="auto"/>
        <w:rPr>
          <w:rFonts w:eastAsia="Times New Roman" w:cs="Arial"/>
          <w:sz w:val="22"/>
          <w:lang w:eastAsia="sl-SI"/>
        </w:rPr>
      </w:pPr>
    </w:p>
    <w:p w14:paraId="23490A85" w14:textId="77777777" w:rsidR="00AF7895" w:rsidRPr="00AF7895" w:rsidRDefault="00AF7895" w:rsidP="00AF7895">
      <w:pPr>
        <w:numPr>
          <w:ilvl w:val="0"/>
          <w:numId w:val="35"/>
        </w:numPr>
        <w:autoSpaceDN w:val="0"/>
        <w:spacing w:line="240" w:lineRule="auto"/>
        <w:jc w:val="left"/>
        <w:rPr>
          <w:rFonts w:ascii="Times New Roman" w:eastAsia="Times New Roman" w:hAnsi="Times New Roman"/>
          <w:sz w:val="24"/>
          <w:szCs w:val="24"/>
          <w:lang w:eastAsia="sl-SI"/>
        </w:rPr>
      </w:pPr>
      <w:r w:rsidRPr="00AF7895">
        <w:rPr>
          <w:rFonts w:eastAsia="Times New Roman" w:cs="Arial"/>
          <w:sz w:val="22"/>
          <w:lang w:eastAsia="sl-SI" w:bidi="sl-SI"/>
        </w:rPr>
        <w:t xml:space="preserve">ob koncu koledarskega leta 2026 v višini 40 % pogodbene vrednosti, na podlagi vmesnega poročila za leto 2026, ki bo zajemalo območja in število objektov. </w:t>
      </w:r>
    </w:p>
    <w:p w14:paraId="442546A4" w14:textId="77777777" w:rsidR="00AF7895" w:rsidRPr="00AF7895" w:rsidRDefault="00AF7895" w:rsidP="00AF7895">
      <w:pPr>
        <w:autoSpaceDN w:val="0"/>
        <w:spacing w:line="240" w:lineRule="auto"/>
        <w:rPr>
          <w:rFonts w:eastAsia="Times New Roman" w:cs="Arial"/>
          <w:sz w:val="22"/>
          <w:lang w:eastAsia="sl-SI"/>
        </w:rPr>
      </w:pPr>
    </w:p>
    <w:p w14:paraId="6513CF80" w14:textId="77777777" w:rsidR="00AF7895" w:rsidRPr="00AF7895" w:rsidRDefault="00AF7895" w:rsidP="00AF7895">
      <w:pPr>
        <w:numPr>
          <w:ilvl w:val="0"/>
          <w:numId w:val="35"/>
        </w:numPr>
        <w:autoSpaceDN w:val="0"/>
        <w:spacing w:line="240" w:lineRule="auto"/>
        <w:jc w:val="left"/>
        <w:rPr>
          <w:rFonts w:eastAsia="Times New Roman" w:cs="Arial"/>
          <w:sz w:val="22"/>
          <w:lang w:eastAsia="sl-SI" w:bidi="sl-SI"/>
        </w:rPr>
      </w:pPr>
      <w:r w:rsidRPr="00AF7895">
        <w:rPr>
          <w:rFonts w:eastAsia="Times New Roman" w:cs="Arial"/>
          <w:sz w:val="22"/>
          <w:lang w:eastAsia="sl-SI" w:bidi="sl-SI"/>
        </w:rPr>
        <w:t>ob koncu koledarskega leta 2027 v višini 30 % pogodbene vrednosti, na podlagi vmesnega poročila za leto 2027, ki izkazuje dejansko izvedene aktivnosti na terenu,</w:t>
      </w:r>
    </w:p>
    <w:p w14:paraId="440C5E1B" w14:textId="77777777" w:rsidR="00AF7895" w:rsidRPr="00AF7895" w:rsidRDefault="00AF7895" w:rsidP="00AF7895">
      <w:pPr>
        <w:autoSpaceDN w:val="0"/>
        <w:spacing w:line="240" w:lineRule="auto"/>
        <w:rPr>
          <w:rFonts w:eastAsia="Times New Roman" w:cs="Arial"/>
          <w:sz w:val="22"/>
          <w:lang w:eastAsia="sl-SI" w:bidi="sl-SI"/>
        </w:rPr>
      </w:pPr>
    </w:p>
    <w:p w14:paraId="29830E46" w14:textId="77777777" w:rsidR="00AF7895" w:rsidRPr="00AF7895" w:rsidRDefault="00AF7895" w:rsidP="00AF7895">
      <w:pPr>
        <w:numPr>
          <w:ilvl w:val="0"/>
          <w:numId w:val="35"/>
        </w:numPr>
        <w:autoSpaceDN w:val="0"/>
        <w:spacing w:line="240" w:lineRule="auto"/>
        <w:jc w:val="left"/>
        <w:rPr>
          <w:rFonts w:ascii="Times New Roman" w:eastAsia="Times New Roman" w:hAnsi="Times New Roman"/>
          <w:sz w:val="24"/>
          <w:szCs w:val="24"/>
          <w:lang w:eastAsia="sl-SI"/>
        </w:rPr>
      </w:pPr>
      <w:r w:rsidRPr="00AF7895">
        <w:rPr>
          <w:rFonts w:eastAsia="Times New Roman" w:cs="Arial"/>
          <w:sz w:val="22"/>
          <w:lang w:eastAsia="sl-SI" w:bidi="sl-SI"/>
        </w:rPr>
        <w:t xml:space="preserve">ob koncu koledarskega leta 2028 v višini 20 % pogodbene vrednosti, na podlagi vmesnega poročila za leto 2028, ki izkazuje dejansko izvedene aktivnosti na terenu, </w:t>
      </w:r>
    </w:p>
    <w:p w14:paraId="23C74C74" w14:textId="77777777" w:rsidR="00AF7895" w:rsidRPr="00AF7895" w:rsidRDefault="00AF7895" w:rsidP="00AF7895">
      <w:pPr>
        <w:autoSpaceDN w:val="0"/>
        <w:spacing w:line="240" w:lineRule="auto"/>
        <w:rPr>
          <w:rFonts w:eastAsia="Times New Roman" w:cs="Arial"/>
          <w:sz w:val="22"/>
          <w:lang w:eastAsia="sl-SI"/>
        </w:rPr>
      </w:pPr>
    </w:p>
    <w:p w14:paraId="2FCCBA62" w14:textId="77777777" w:rsidR="00AF7895" w:rsidRPr="00AF7895" w:rsidRDefault="00AF7895" w:rsidP="00AF7895">
      <w:pPr>
        <w:numPr>
          <w:ilvl w:val="0"/>
          <w:numId w:val="35"/>
        </w:numPr>
        <w:autoSpaceDN w:val="0"/>
        <w:spacing w:line="240" w:lineRule="auto"/>
        <w:jc w:val="left"/>
        <w:rPr>
          <w:rFonts w:eastAsia="Times New Roman" w:cs="Arial"/>
          <w:sz w:val="22"/>
          <w:lang w:eastAsia="sl-SI" w:bidi="sl-SI"/>
        </w:rPr>
      </w:pPr>
      <w:r w:rsidRPr="00AF7895">
        <w:rPr>
          <w:rFonts w:eastAsia="Times New Roman" w:cs="Arial"/>
          <w:sz w:val="22"/>
          <w:lang w:eastAsia="sl-SI" w:bidi="sl-SI"/>
        </w:rPr>
        <w:t>preostalih  10 % pogodbene vrednosti po prejetju končnega poročila.</w:t>
      </w:r>
    </w:p>
    <w:p w14:paraId="5C171CF0" w14:textId="77777777" w:rsidR="00AF7895" w:rsidRPr="00AF7895" w:rsidRDefault="00AF7895" w:rsidP="00AF7895">
      <w:pPr>
        <w:autoSpaceDN w:val="0"/>
        <w:spacing w:line="240" w:lineRule="auto"/>
        <w:rPr>
          <w:rFonts w:eastAsia="Times New Roman" w:cs="Arial"/>
          <w:sz w:val="22"/>
          <w:lang w:eastAsia="sl-SI"/>
        </w:rPr>
      </w:pPr>
    </w:p>
    <w:p w14:paraId="7DBE0D22" w14:textId="77777777" w:rsidR="00AF7895" w:rsidRPr="00AF7895" w:rsidRDefault="00AF7895" w:rsidP="00AF7895">
      <w:pPr>
        <w:autoSpaceDN w:val="0"/>
        <w:spacing w:line="240" w:lineRule="auto"/>
        <w:rPr>
          <w:rFonts w:eastAsia="Times New Roman" w:cs="Arial"/>
          <w:sz w:val="22"/>
          <w:lang w:eastAsia="sl-SI"/>
        </w:rPr>
      </w:pPr>
      <w:r w:rsidRPr="00AF7895">
        <w:rPr>
          <w:rFonts w:eastAsia="Times New Roman" w:cs="Arial"/>
          <w:sz w:val="22"/>
          <w:lang w:eastAsia="sl-SI"/>
        </w:rPr>
        <w:t>Podlaga za izstavitev posameznega računa je obvezno predloženo vmesno poročilo o izvedenih aktivnostih izbranega izvajalca. Vmesno poročilo mora vsebovati:</w:t>
      </w:r>
    </w:p>
    <w:p w14:paraId="7F0ACB68" w14:textId="77777777" w:rsidR="00AF7895" w:rsidRPr="00AF7895" w:rsidRDefault="00AF7895" w:rsidP="00AF7895">
      <w:pPr>
        <w:autoSpaceDN w:val="0"/>
        <w:spacing w:line="240" w:lineRule="auto"/>
        <w:rPr>
          <w:rFonts w:eastAsia="Times New Roman" w:cs="Arial"/>
          <w:sz w:val="22"/>
          <w:lang w:eastAsia="sl-SI"/>
        </w:rPr>
      </w:pPr>
    </w:p>
    <w:p w14:paraId="5C2A50F0" w14:textId="77777777" w:rsidR="00AF7895" w:rsidRPr="00AF7895" w:rsidRDefault="00AF7895" w:rsidP="00AF7895">
      <w:pPr>
        <w:numPr>
          <w:ilvl w:val="0"/>
          <w:numId w:val="36"/>
        </w:numPr>
        <w:autoSpaceDN w:val="0"/>
        <w:spacing w:line="240" w:lineRule="auto"/>
        <w:jc w:val="left"/>
        <w:rPr>
          <w:rFonts w:eastAsia="Times New Roman" w:cs="Arial"/>
          <w:sz w:val="22"/>
          <w:lang w:eastAsia="sl-SI"/>
        </w:rPr>
      </w:pPr>
      <w:r w:rsidRPr="00AF7895">
        <w:rPr>
          <w:rFonts w:eastAsia="Times New Roman" w:cs="Arial"/>
          <w:sz w:val="22"/>
          <w:lang w:eastAsia="sl-SI"/>
        </w:rPr>
        <w:t xml:space="preserve">karto območja,  </w:t>
      </w:r>
    </w:p>
    <w:p w14:paraId="5E6FE047" w14:textId="77777777" w:rsidR="00AF7895" w:rsidRPr="00AF7895" w:rsidRDefault="00AF7895" w:rsidP="00AF7895">
      <w:pPr>
        <w:numPr>
          <w:ilvl w:val="0"/>
          <w:numId w:val="37"/>
        </w:numPr>
        <w:autoSpaceDN w:val="0"/>
        <w:spacing w:line="240" w:lineRule="auto"/>
        <w:jc w:val="left"/>
        <w:rPr>
          <w:rFonts w:eastAsia="Times New Roman" w:cs="Arial"/>
          <w:sz w:val="22"/>
          <w:lang w:eastAsia="sl-SI"/>
        </w:rPr>
      </w:pPr>
      <w:r w:rsidRPr="00AF7895">
        <w:rPr>
          <w:rFonts w:eastAsia="Times New Roman" w:cs="Arial"/>
          <w:sz w:val="22"/>
          <w:lang w:eastAsia="sl-SI"/>
        </w:rPr>
        <w:t xml:space="preserve">strokovne podlage za obnovo poplavnih gozdov za 2. in 3. fazo, </w:t>
      </w:r>
    </w:p>
    <w:p w14:paraId="04FBDC83" w14:textId="77777777" w:rsidR="00AF7895" w:rsidRPr="00AF7895" w:rsidRDefault="00AF7895" w:rsidP="00AF7895">
      <w:pPr>
        <w:numPr>
          <w:ilvl w:val="0"/>
          <w:numId w:val="37"/>
        </w:numPr>
        <w:autoSpaceDN w:val="0"/>
        <w:spacing w:line="240" w:lineRule="auto"/>
        <w:jc w:val="left"/>
        <w:rPr>
          <w:rFonts w:eastAsia="Times New Roman" w:cs="Arial"/>
          <w:sz w:val="22"/>
          <w:lang w:eastAsia="sl-SI"/>
        </w:rPr>
      </w:pPr>
      <w:r w:rsidRPr="00AF7895">
        <w:rPr>
          <w:rFonts w:eastAsia="Times New Roman" w:cs="Arial"/>
          <w:sz w:val="22"/>
          <w:lang w:eastAsia="sl-SI"/>
        </w:rPr>
        <w:t>opis izvedenih aktivnosti v posameznem koledarskem letu.</w:t>
      </w:r>
    </w:p>
    <w:p w14:paraId="4D474376" w14:textId="77777777" w:rsidR="00AF7895" w:rsidRPr="00AF7895" w:rsidRDefault="00AF7895" w:rsidP="00AF7895">
      <w:pPr>
        <w:autoSpaceDN w:val="0"/>
        <w:spacing w:line="240" w:lineRule="auto"/>
        <w:ind w:left="720"/>
        <w:rPr>
          <w:rFonts w:eastAsia="Times New Roman" w:cs="Arial"/>
          <w:sz w:val="22"/>
          <w:lang w:eastAsia="sl-SI"/>
        </w:rPr>
      </w:pPr>
    </w:p>
    <w:p w14:paraId="41F3F6B6" w14:textId="77777777" w:rsidR="00AF7895" w:rsidRPr="00AF7895" w:rsidRDefault="00AF7895" w:rsidP="00AF7895">
      <w:pPr>
        <w:autoSpaceDN w:val="0"/>
        <w:spacing w:line="240" w:lineRule="auto"/>
        <w:rPr>
          <w:rFonts w:eastAsia="Times New Roman" w:cs="Arial"/>
          <w:sz w:val="22"/>
          <w:lang w:eastAsia="sl-SI"/>
        </w:rPr>
      </w:pPr>
      <w:r w:rsidRPr="00AF7895">
        <w:rPr>
          <w:rFonts w:eastAsia="Times New Roman" w:cs="Arial"/>
          <w:sz w:val="22"/>
          <w:lang w:eastAsia="sl-SI"/>
        </w:rPr>
        <w:t xml:space="preserve">Podlaga za izstavitev zadnjega računa je obvezno predloženo končno poročilo o izvedenih aktivnostih izbranega izvajalca. </w:t>
      </w:r>
    </w:p>
    <w:p w14:paraId="474C6CB9" w14:textId="77777777" w:rsidR="00AF7895" w:rsidRPr="00AF7895" w:rsidRDefault="00AF7895" w:rsidP="00AF7895">
      <w:pPr>
        <w:autoSpaceDN w:val="0"/>
        <w:spacing w:line="240" w:lineRule="auto"/>
        <w:rPr>
          <w:rFonts w:eastAsia="Times New Roman" w:cs="Arial"/>
          <w:sz w:val="22"/>
          <w:lang w:eastAsia="sl-SI"/>
        </w:rPr>
      </w:pPr>
    </w:p>
    <w:p w14:paraId="59F3CF6B" w14:textId="77777777" w:rsidR="00AF7895" w:rsidRPr="00AF7895" w:rsidRDefault="00AF7895" w:rsidP="00AF7895">
      <w:pPr>
        <w:autoSpaceDN w:val="0"/>
        <w:spacing w:line="240" w:lineRule="auto"/>
        <w:rPr>
          <w:rFonts w:eastAsia="Times New Roman" w:cs="Arial"/>
          <w:sz w:val="22"/>
          <w:lang w:eastAsia="sl-SI"/>
        </w:rPr>
      </w:pPr>
      <w:r w:rsidRPr="00AF7895">
        <w:rPr>
          <w:rFonts w:eastAsia="Times New Roman" w:cs="Arial"/>
          <w:sz w:val="22"/>
          <w:lang w:eastAsia="sl-SI"/>
        </w:rPr>
        <w:t>Končno poročilo mora vsebovati:</w:t>
      </w:r>
    </w:p>
    <w:p w14:paraId="79693062" w14:textId="77777777" w:rsidR="00AF7895" w:rsidRPr="00AF7895" w:rsidRDefault="00AF7895" w:rsidP="00AF7895">
      <w:pPr>
        <w:autoSpaceDN w:val="0"/>
        <w:spacing w:line="240" w:lineRule="auto"/>
        <w:rPr>
          <w:rFonts w:eastAsia="Times New Roman" w:cs="Arial"/>
          <w:sz w:val="22"/>
          <w:lang w:eastAsia="sl-SI"/>
        </w:rPr>
      </w:pPr>
    </w:p>
    <w:p w14:paraId="53720AC0" w14:textId="77777777" w:rsidR="00AF7895" w:rsidRPr="00AF7895" w:rsidRDefault="00AF7895" w:rsidP="00AF7895">
      <w:pPr>
        <w:numPr>
          <w:ilvl w:val="0"/>
          <w:numId w:val="38"/>
        </w:numPr>
        <w:autoSpaceDN w:val="0"/>
        <w:spacing w:line="240" w:lineRule="auto"/>
        <w:jc w:val="left"/>
        <w:rPr>
          <w:rFonts w:eastAsia="Times New Roman" w:cs="Arial"/>
          <w:sz w:val="22"/>
          <w:lang w:eastAsia="sl-SI"/>
        </w:rPr>
      </w:pPr>
      <w:r w:rsidRPr="00AF7895">
        <w:rPr>
          <w:rFonts w:eastAsia="Times New Roman" w:cs="Arial"/>
          <w:sz w:val="22"/>
          <w:lang w:eastAsia="sl-SI"/>
        </w:rPr>
        <w:t>vse strokovne podlage po letih,</w:t>
      </w:r>
    </w:p>
    <w:p w14:paraId="591337FF" w14:textId="77777777" w:rsidR="00AF7895" w:rsidRPr="00AF7895" w:rsidRDefault="00AF7895" w:rsidP="00AF7895">
      <w:pPr>
        <w:numPr>
          <w:ilvl w:val="0"/>
          <w:numId w:val="38"/>
        </w:numPr>
        <w:autoSpaceDN w:val="0"/>
        <w:spacing w:line="240" w:lineRule="auto"/>
        <w:jc w:val="left"/>
        <w:rPr>
          <w:rFonts w:eastAsia="Times New Roman" w:cs="Arial"/>
          <w:sz w:val="22"/>
          <w:lang w:eastAsia="sl-SI"/>
        </w:rPr>
      </w:pPr>
      <w:r w:rsidRPr="00AF7895">
        <w:rPr>
          <w:rFonts w:eastAsia="Times New Roman" w:cs="Arial"/>
          <w:sz w:val="22"/>
          <w:lang w:eastAsia="sl-SI"/>
        </w:rPr>
        <w:t>pregled vseh izvedenih nalog, ki so bile izvedene v obdobju trajanja projekta.</w:t>
      </w:r>
    </w:p>
    <w:p w14:paraId="51582015" w14:textId="77777777" w:rsidR="00AF7895" w:rsidRPr="00AF7895" w:rsidRDefault="00AF7895" w:rsidP="00AF7895">
      <w:pPr>
        <w:autoSpaceDN w:val="0"/>
        <w:spacing w:line="240" w:lineRule="auto"/>
        <w:ind w:left="360"/>
        <w:rPr>
          <w:rFonts w:eastAsia="Times New Roman" w:cs="Arial"/>
          <w:sz w:val="22"/>
          <w:lang w:eastAsia="sl-SI"/>
        </w:rPr>
      </w:pPr>
    </w:p>
    <w:p w14:paraId="3CD3956E" w14:textId="77777777" w:rsidR="00AF7895" w:rsidRPr="00AF7895" w:rsidRDefault="00AF7895" w:rsidP="00AF7895">
      <w:pPr>
        <w:autoSpaceDN w:val="0"/>
        <w:spacing w:line="240" w:lineRule="auto"/>
        <w:rPr>
          <w:rFonts w:eastAsia="Times New Roman" w:cs="Arial"/>
          <w:sz w:val="22"/>
          <w:lang w:eastAsia="sl-SI"/>
        </w:rPr>
      </w:pPr>
      <w:r w:rsidRPr="00AF7895">
        <w:rPr>
          <w:rFonts w:eastAsia="Times New Roman" w:cs="Arial"/>
          <w:sz w:val="22"/>
          <w:lang w:eastAsia="sl-SI"/>
        </w:rPr>
        <w:lastRenderedPageBreak/>
        <w:t xml:space="preserve">Izplačilo je pogojeno s potrditvijo naročnika, da izvedene aktivnosti po obsegu in kakovosti ustrezajo razumnemu pričakovanju glede na dane naravne in operativne razmere. </w:t>
      </w:r>
    </w:p>
    <w:p w14:paraId="1C186199" w14:textId="77777777" w:rsidR="00AF7895" w:rsidRPr="00AF7895" w:rsidRDefault="00AF7895" w:rsidP="00AF7895">
      <w:pPr>
        <w:autoSpaceDN w:val="0"/>
        <w:spacing w:line="240" w:lineRule="auto"/>
        <w:rPr>
          <w:rFonts w:eastAsia="Times New Roman" w:cs="Arial"/>
          <w:sz w:val="22"/>
          <w:lang w:eastAsia="sl-SI"/>
        </w:rPr>
      </w:pPr>
    </w:p>
    <w:p w14:paraId="6E64ECBE" w14:textId="77777777" w:rsidR="00AF7895" w:rsidRPr="00AF7895" w:rsidRDefault="00AF7895" w:rsidP="00AF7895">
      <w:pPr>
        <w:autoSpaceDN w:val="0"/>
        <w:spacing w:line="240" w:lineRule="auto"/>
        <w:rPr>
          <w:rFonts w:eastAsia="Times New Roman" w:cs="Arial"/>
          <w:b/>
          <w:bCs/>
          <w:sz w:val="22"/>
          <w:lang w:eastAsia="sl-SI"/>
        </w:rPr>
      </w:pPr>
      <w:r w:rsidRPr="00AF7895">
        <w:rPr>
          <w:rFonts w:eastAsia="Times New Roman" w:cs="Arial"/>
          <w:b/>
          <w:bCs/>
          <w:sz w:val="22"/>
          <w:lang w:eastAsia="sl-SI"/>
        </w:rPr>
        <w:t>V primeru, da izvajalec ne izkaže zadostnega obsega ali kakovosti izvedenih aktivnosti, lahko naročnik zadrži izplačilo računa do izpolnitve pogodbenih obveznosti.</w:t>
      </w:r>
    </w:p>
    <w:p w14:paraId="69DDD0D5" w14:textId="77777777" w:rsidR="00CF4759" w:rsidRPr="00CA198A" w:rsidRDefault="00CF4759" w:rsidP="00CF4759">
      <w:pPr>
        <w:rPr>
          <w:b/>
          <w:bCs/>
          <w:sz w:val="22"/>
          <w:lang w:eastAsia="de-AT"/>
        </w:rPr>
      </w:pPr>
    </w:p>
    <w:bookmarkEnd w:id="8"/>
    <w:bookmarkEnd w:id="9"/>
    <w:p w14:paraId="6F9C3951" w14:textId="14589E81" w:rsidR="00167D8E" w:rsidRPr="00167D8E" w:rsidRDefault="00167D8E" w:rsidP="00167D8E">
      <w:pPr>
        <w:rPr>
          <w:rFonts w:cs="Arial"/>
          <w:sz w:val="22"/>
          <w:lang w:eastAsia="zh-CN"/>
        </w:rPr>
      </w:pPr>
      <w:r w:rsidRPr="00167D8E">
        <w:rPr>
          <w:rFonts w:cs="Arial"/>
          <w:sz w:val="22"/>
          <w:lang w:eastAsia="zh-CN"/>
        </w:rPr>
        <w:t xml:space="preserve">Naročilo je </w:t>
      </w:r>
      <w:r w:rsidR="00B14CA3">
        <w:rPr>
          <w:rFonts w:cs="Arial"/>
          <w:sz w:val="22"/>
          <w:lang w:eastAsia="zh-CN"/>
        </w:rPr>
        <w:t>enovito.</w:t>
      </w:r>
    </w:p>
    <w:p w14:paraId="574FCA9E" w14:textId="77777777" w:rsidR="00167D8E" w:rsidRPr="00167D8E" w:rsidRDefault="00167D8E" w:rsidP="00167D8E">
      <w:pPr>
        <w:rPr>
          <w:rFonts w:cs="Arial"/>
          <w:sz w:val="22"/>
          <w:lang w:eastAsia="zh-CN"/>
        </w:rPr>
      </w:pPr>
    </w:p>
    <w:p w14:paraId="70AD9150" w14:textId="5AF898CA" w:rsidR="007F0800" w:rsidRDefault="00672F32" w:rsidP="004654B2">
      <w:pPr>
        <w:spacing w:line="0" w:lineRule="atLeast"/>
        <w:ind w:right="20"/>
        <w:rPr>
          <w:rFonts w:cs="Arial"/>
          <w:sz w:val="22"/>
        </w:rPr>
      </w:pPr>
      <w:r w:rsidRPr="004C3269">
        <w:rPr>
          <w:rFonts w:cs="Arial"/>
          <w:sz w:val="22"/>
        </w:rPr>
        <w:t>Variantne ponudbe niso dovoljene in se ne bodo upoštevale.</w:t>
      </w:r>
    </w:p>
    <w:p w14:paraId="0E0A6CA8" w14:textId="77777777" w:rsidR="00AE56A3" w:rsidRPr="004C3269" w:rsidRDefault="00AE56A3" w:rsidP="004654B2">
      <w:pPr>
        <w:spacing w:line="0" w:lineRule="atLeast"/>
        <w:ind w:right="20"/>
        <w:rPr>
          <w:rFonts w:cs="Arial"/>
          <w:sz w:val="22"/>
        </w:rPr>
      </w:pPr>
    </w:p>
    <w:p w14:paraId="4DACA3BF" w14:textId="5212F373" w:rsidR="005312FE" w:rsidRPr="004C3269" w:rsidRDefault="00F70BF7" w:rsidP="004654B2">
      <w:pPr>
        <w:pStyle w:val="Naslov1"/>
        <w:spacing w:line="0" w:lineRule="atLeast"/>
        <w:rPr>
          <w:rFonts w:cs="Arial"/>
          <w:sz w:val="22"/>
          <w:szCs w:val="22"/>
        </w:rPr>
      </w:pPr>
      <w:bookmarkStart w:id="10" w:name="_Toc164061112"/>
      <w:r w:rsidRPr="004C3269">
        <w:rPr>
          <w:rFonts w:cs="Arial"/>
          <w:sz w:val="22"/>
          <w:szCs w:val="22"/>
        </w:rPr>
        <w:t xml:space="preserve">PRAVNA PODLAGA IN </w:t>
      </w:r>
      <w:r w:rsidR="00C91BF6" w:rsidRPr="004C3269">
        <w:rPr>
          <w:rFonts w:cs="Arial"/>
          <w:sz w:val="22"/>
          <w:szCs w:val="22"/>
        </w:rPr>
        <w:t>NAČIN ODDAJE JAVNEGA NAROČILA</w:t>
      </w:r>
      <w:bookmarkEnd w:id="6"/>
      <w:bookmarkEnd w:id="7"/>
      <w:bookmarkEnd w:id="10"/>
    </w:p>
    <w:p w14:paraId="3BD23289" w14:textId="77777777" w:rsidR="00040E36" w:rsidRPr="00040E36" w:rsidRDefault="00040E36" w:rsidP="00040E36">
      <w:pPr>
        <w:rPr>
          <w:rFonts w:cs="Arial"/>
          <w:sz w:val="22"/>
        </w:rPr>
      </w:pPr>
      <w:r w:rsidRPr="00040E36">
        <w:rPr>
          <w:rFonts w:cs="Arial"/>
          <w:sz w:val="22"/>
        </w:rPr>
        <w:t>Za oddajo predmetnega naročila se v skladu s 47. členom Zakona o javnem naročanju (Uradni list RS, št. 91/15, 14/18, 121/21, 10/22 , 74/22, 100/22 ter 28/23– v nadaljevanju ZJN-3) izvede postopek oddaje naročila male vrednosti. Naročnik bo v postopek izvedbe javnega naročila vključil tudi pogajanja.</w:t>
      </w:r>
    </w:p>
    <w:p w14:paraId="09E988FD" w14:textId="77777777" w:rsidR="00040E36" w:rsidRPr="00040E36" w:rsidRDefault="00040E36" w:rsidP="00040E36">
      <w:pPr>
        <w:rPr>
          <w:rFonts w:cs="Arial"/>
          <w:sz w:val="22"/>
        </w:rPr>
      </w:pPr>
    </w:p>
    <w:p w14:paraId="0FCF089C" w14:textId="5F3915DE" w:rsidR="00AC14F1" w:rsidRDefault="00040E36" w:rsidP="00040E36">
      <w:pPr>
        <w:rPr>
          <w:rFonts w:cs="Arial"/>
          <w:sz w:val="22"/>
        </w:rPr>
      </w:pPr>
      <w:r w:rsidRPr="00040E36">
        <w:rPr>
          <w:rFonts w:cs="Arial"/>
          <w:sz w:val="22"/>
        </w:rPr>
        <w:t>Naročnik bo na podlagi pogojev in meril, določenih v razpisni dokumentaciji, izbral najugodnejšega ponudnika, s katerim bo sklenil pogodbo. Postopek se v celoti izvaja v skladu z veljavno zakonodajo. Ponudnik mora glede na predmet javnega naročila izpolnjevati in upoštevati tudi vse določbe, ki jih glede na predmet javnega naročila predpisuje veljavna zakonodaja s tega področja.</w:t>
      </w:r>
    </w:p>
    <w:p w14:paraId="2E29A698" w14:textId="59BB7FB2" w:rsidR="005312FE" w:rsidRPr="004C3269" w:rsidRDefault="00C91BF6" w:rsidP="004654B2">
      <w:pPr>
        <w:pStyle w:val="Naslov1"/>
        <w:spacing w:line="0" w:lineRule="atLeast"/>
        <w:rPr>
          <w:rFonts w:cs="Arial"/>
          <w:sz w:val="22"/>
          <w:szCs w:val="22"/>
        </w:rPr>
      </w:pPr>
      <w:bookmarkStart w:id="11" w:name="_Toc336851732"/>
      <w:bookmarkStart w:id="12" w:name="_Toc336851780"/>
      <w:bookmarkStart w:id="13" w:name="_Toc164061113"/>
      <w:r w:rsidRPr="004C3269">
        <w:rPr>
          <w:rFonts w:cs="Arial"/>
          <w:sz w:val="22"/>
          <w:szCs w:val="22"/>
        </w:rPr>
        <w:t>rOK IN NAČIN PREDLOŽITVE PONUDBE</w:t>
      </w:r>
      <w:bookmarkEnd w:id="11"/>
      <w:bookmarkEnd w:id="12"/>
      <w:bookmarkEnd w:id="13"/>
    </w:p>
    <w:p w14:paraId="4DFEA72B" w14:textId="5B430471" w:rsidR="007C038E" w:rsidRPr="004C3269" w:rsidRDefault="007C038E" w:rsidP="004654B2">
      <w:pPr>
        <w:pStyle w:val="Naslov2"/>
        <w:spacing w:line="0" w:lineRule="atLeast"/>
        <w:rPr>
          <w:rFonts w:cs="Arial"/>
          <w:sz w:val="22"/>
          <w:szCs w:val="22"/>
        </w:rPr>
      </w:pPr>
      <w:r w:rsidRPr="004C3269">
        <w:rPr>
          <w:rFonts w:cs="Arial"/>
          <w:sz w:val="22"/>
          <w:szCs w:val="22"/>
        </w:rPr>
        <w:t xml:space="preserve"> </w:t>
      </w:r>
      <w:bookmarkStart w:id="14" w:name="_Toc164061114"/>
      <w:r w:rsidRPr="004C3269">
        <w:rPr>
          <w:rFonts w:cs="Arial"/>
          <w:sz w:val="22"/>
          <w:szCs w:val="22"/>
        </w:rPr>
        <w:t>ELEKTRONSKA PONUDBA</w:t>
      </w:r>
      <w:bookmarkEnd w:id="14"/>
      <w:r w:rsidR="00040E36">
        <w:rPr>
          <w:rFonts w:cs="Arial"/>
          <w:sz w:val="22"/>
          <w:szCs w:val="22"/>
        </w:rPr>
        <w:t xml:space="preserve">, </w:t>
      </w:r>
      <w:r w:rsidR="009625A3">
        <w:rPr>
          <w:rFonts w:cs="Arial"/>
          <w:sz w:val="22"/>
          <w:szCs w:val="22"/>
        </w:rPr>
        <w:t>ODPIRANJE PONUDB</w:t>
      </w:r>
      <w:r w:rsidR="00040E36">
        <w:rPr>
          <w:rFonts w:cs="Arial"/>
          <w:sz w:val="22"/>
          <w:szCs w:val="22"/>
        </w:rPr>
        <w:t>, PROTOKOL POGAJANJ</w:t>
      </w:r>
    </w:p>
    <w:p w14:paraId="63AEEE32" w14:textId="77777777" w:rsidR="009625A3" w:rsidRPr="009625A3" w:rsidRDefault="009625A3" w:rsidP="009625A3">
      <w:pPr>
        <w:jc w:val="left"/>
        <w:rPr>
          <w:rFonts w:cs="Arial"/>
          <w:sz w:val="22"/>
        </w:rPr>
      </w:pPr>
      <w:r w:rsidRPr="009625A3">
        <w:rPr>
          <w:rFonts w:cs="Arial"/>
          <w:sz w:val="22"/>
        </w:rPr>
        <w:t>Ponudnik mora izdelati ponudbo v slovenskem jeziku, vrednosti ponudbe (cene) morajo biti izražene v evrih (EUR).</w:t>
      </w:r>
    </w:p>
    <w:p w14:paraId="48F4EB73" w14:textId="77777777" w:rsidR="009625A3" w:rsidRPr="009625A3" w:rsidRDefault="009625A3" w:rsidP="009625A3">
      <w:pPr>
        <w:jc w:val="left"/>
        <w:rPr>
          <w:rFonts w:cs="Arial"/>
          <w:sz w:val="22"/>
        </w:rPr>
      </w:pPr>
    </w:p>
    <w:p w14:paraId="76F97B35" w14:textId="77777777" w:rsidR="009625A3" w:rsidRPr="009625A3" w:rsidRDefault="009625A3" w:rsidP="009625A3">
      <w:pPr>
        <w:rPr>
          <w:rFonts w:cs="Arial"/>
          <w:sz w:val="22"/>
        </w:rPr>
      </w:pPr>
      <w:r w:rsidRPr="009625A3">
        <w:rPr>
          <w:rFonts w:cs="Arial"/>
          <w:sz w:val="22"/>
        </w:rPr>
        <w:t>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14:paraId="5BF897B0" w14:textId="77777777" w:rsidR="009625A3" w:rsidRPr="009625A3" w:rsidRDefault="009625A3" w:rsidP="009625A3">
      <w:pPr>
        <w:rPr>
          <w:rFonts w:cs="Arial"/>
          <w:sz w:val="22"/>
        </w:rPr>
      </w:pPr>
    </w:p>
    <w:p w14:paraId="6AE02974" w14:textId="77777777" w:rsidR="009625A3" w:rsidRPr="009625A3" w:rsidRDefault="009625A3" w:rsidP="009625A3">
      <w:pPr>
        <w:rPr>
          <w:rFonts w:cs="Arial"/>
          <w:sz w:val="22"/>
        </w:rPr>
      </w:pPr>
      <w:r w:rsidRPr="009625A3">
        <w:rPr>
          <w:rFonts w:cs="Arial"/>
          <w:sz w:val="22"/>
        </w:rPr>
        <w:t>Rok za oddajo ponudb je določen na Portalu javnih naročil in v sistemu e-JN.</w:t>
      </w:r>
    </w:p>
    <w:p w14:paraId="34A34446" w14:textId="77777777" w:rsidR="009625A3" w:rsidRPr="009625A3" w:rsidRDefault="009625A3" w:rsidP="009625A3">
      <w:pPr>
        <w:rPr>
          <w:rFonts w:cs="Arial"/>
          <w:sz w:val="22"/>
        </w:rPr>
      </w:pPr>
    </w:p>
    <w:p w14:paraId="767EF217" w14:textId="77777777" w:rsidR="009625A3" w:rsidRPr="009625A3" w:rsidRDefault="009625A3" w:rsidP="00655049">
      <w:pPr>
        <w:pBdr>
          <w:top w:val="single" w:sz="4" w:space="1" w:color="auto"/>
          <w:left w:val="single" w:sz="4" w:space="4" w:color="auto"/>
          <w:bottom w:val="single" w:sz="4" w:space="1" w:color="auto"/>
          <w:right w:val="single" w:sz="4" w:space="4" w:color="auto"/>
        </w:pBdr>
        <w:rPr>
          <w:rFonts w:cs="Arial"/>
          <w:b/>
          <w:bCs/>
          <w:sz w:val="22"/>
        </w:rPr>
      </w:pPr>
      <w:r w:rsidRPr="009625A3">
        <w:rPr>
          <w:rFonts w:cs="Arial"/>
          <w:b/>
          <w:bCs/>
          <w:sz w:val="22"/>
        </w:rPr>
        <w:t>Za oddano ponudbo se šteje ponudba, ki je v informacijskem sistemu e-JN označena s statusom »ODDANO«.</w:t>
      </w:r>
    </w:p>
    <w:p w14:paraId="7F1A5330" w14:textId="77777777" w:rsidR="009625A3" w:rsidRPr="009625A3" w:rsidRDefault="009625A3" w:rsidP="009625A3">
      <w:pPr>
        <w:jc w:val="left"/>
        <w:rPr>
          <w:rFonts w:cs="Arial"/>
          <w:sz w:val="22"/>
        </w:rPr>
      </w:pPr>
    </w:p>
    <w:p w14:paraId="2FF65BF0" w14:textId="77777777" w:rsidR="009625A3" w:rsidRPr="009625A3" w:rsidRDefault="009625A3" w:rsidP="009625A3">
      <w:pPr>
        <w:rPr>
          <w:rFonts w:cs="Arial"/>
          <w:sz w:val="22"/>
        </w:rPr>
      </w:pPr>
      <w:r w:rsidRPr="009625A3">
        <w:rPr>
          <w:rFonts w:cs="Arial"/>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931D7A3" w14:textId="77777777" w:rsidR="009625A3" w:rsidRPr="009625A3" w:rsidRDefault="009625A3" w:rsidP="009625A3">
      <w:pPr>
        <w:rPr>
          <w:rFonts w:cs="Arial"/>
          <w:sz w:val="22"/>
        </w:rPr>
      </w:pPr>
    </w:p>
    <w:p w14:paraId="282A4CB3" w14:textId="77777777" w:rsidR="009625A3" w:rsidRPr="009625A3" w:rsidRDefault="009625A3" w:rsidP="00655049">
      <w:pPr>
        <w:pBdr>
          <w:top w:val="single" w:sz="4" w:space="1" w:color="auto"/>
          <w:left w:val="single" w:sz="4" w:space="4" w:color="auto"/>
          <w:bottom w:val="single" w:sz="4" w:space="1" w:color="auto"/>
          <w:right w:val="single" w:sz="4" w:space="4" w:color="auto"/>
        </w:pBdr>
        <w:rPr>
          <w:rFonts w:cs="Arial"/>
          <w:b/>
          <w:bCs/>
          <w:sz w:val="22"/>
        </w:rPr>
      </w:pPr>
      <w:r w:rsidRPr="009625A3">
        <w:rPr>
          <w:rFonts w:cs="Arial"/>
          <w:b/>
          <w:bCs/>
          <w:sz w:val="22"/>
        </w:rPr>
        <w:t>Odpiranje ponudb bo potekalo ob roku, določenem na Portalu javnih naročil in v sistemu e-JN.</w:t>
      </w:r>
    </w:p>
    <w:p w14:paraId="79CD499D" w14:textId="77777777" w:rsidR="009625A3" w:rsidRPr="009625A3" w:rsidRDefault="009625A3" w:rsidP="009625A3">
      <w:pPr>
        <w:rPr>
          <w:rFonts w:cs="Arial"/>
          <w:sz w:val="22"/>
        </w:rPr>
      </w:pPr>
    </w:p>
    <w:p w14:paraId="35567C75" w14:textId="538DFD07" w:rsidR="007C69FF" w:rsidRDefault="009625A3" w:rsidP="009625A3">
      <w:pPr>
        <w:rPr>
          <w:rFonts w:cs="Arial"/>
          <w:sz w:val="22"/>
        </w:rPr>
      </w:pPr>
      <w:r w:rsidRPr="009625A3">
        <w:rPr>
          <w:rFonts w:cs="Arial"/>
          <w:sz w:val="22"/>
        </w:rPr>
        <w:lastRenderedPageBreak/>
        <w:t>Odpiranje poteka tako, da informacijski sistem e-JN samodejno ob zgoraj navedenem času prikaže podatke o ponudniku, o variantah, če so bile zahtevane oziroma dovoljene, ter omogoči dostop do pdf dokumenta, ki ga ponudnik naloži v sistem e-JN pod razdelek »Predračun«.</w:t>
      </w:r>
    </w:p>
    <w:p w14:paraId="6413B395" w14:textId="77777777" w:rsidR="003E783E" w:rsidRDefault="003E783E" w:rsidP="009625A3">
      <w:pPr>
        <w:rPr>
          <w:rFonts w:cs="Arial"/>
          <w:sz w:val="22"/>
        </w:rPr>
      </w:pPr>
    </w:p>
    <w:p w14:paraId="78539655" w14:textId="77777777" w:rsidR="00040E36" w:rsidRPr="003E783E" w:rsidRDefault="00040E36" w:rsidP="00040E36">
      <w:pPr>
        <w:rPr>
          <w:rFonts w:cs="Arial"/>
          <w:b/>
          <w:bCs/>
          <w:sz w:val="22"/>
        </w:rPr>
      </w:pPr>
      <w:r w:rsidRPr="003E783E">
        <w:rPr>
          <w:rFonts w:cs="Arial"/>
          <w:b/>
          <w:bCs/>
          <w:sz w:val="22"/>
        </w:rPr>
        <w:t>Pogajanja: Na podlagi drugega odstavka 47. člena ZJN-3 bodo izvedena pogajanja, vendar le v primeru, če naročnik ne bo prejel nobene dopustne ponudbe v skladu z 29. točko prvega odstavka 2. člena ZJN-3. Naročnik bo v tem primeru na pogajanja povabil samo ponudnike, katerih ponudbe v celoti izpolnjujejo vse pogoje in druge zahteve naročnika iz teh navodil, vendar vrednost njihove ponudbe presega naročnikova zagotovljena sredstva za naročilo.</w:t>
      </w:r>
    </w:p>
    <w:p w14:paraId="39BB3C6E" w14:textId="77777777" w:rsidR="00040E36" w:rsidRPr="00040E36" w:rsidRDefault="00040E36" w:rsidP="00040E36">
      <w:pPr>
        <w:rPr>
          <w:rFonts w:cs="Arial"/>
          <w:sz w:val="22"/>
        </w:rPr>
      </w:pPr>
    </w:p>
    <w:p w14:paraId="5F0A240C" w14:textId="77777777" w:rsidR="00040E36" w:rsidRPr="00040E36" w:rsidRDefault="00040E36" w:rsidP="00040E36">
      <w:pPr>
        <w:rPr>
          <w:rFonts w:cs="Arial"/>
          <w:sz w:val="22"/>
        </w:rPr>
      </w:pPr>
      <w:r w:rsidRPr="00040E36">
        <w:rPr>
          <w:rFonts w:cs="Arial"/>
          <w:sz w:val="22"/>
        </w:rPr>
        <w:t>Naročnik se bo pogajal o ceni, ki je predmet naročila.</w:t>
      </w:r>
    </w:p>
    <w:p w14:paraId="2315C344" w14:textId="77777777" w:rsidR="00040E36" w:rsidRPr="00040E36" w:rsidRDefault="00040E36" w:rsidP="00040E36">
      <w:pPr>
        <w:rPr>
          <w:rFonts w:cs="Arial"/>
          <w:sz w:val="22"/>
        </w:rPr>
      </w:pPr>
    </w:p>
    <w:p w14:paraId="1C7D5C50" w14:textId="14F0D88E" w:rsidR="00040E36" w:rsidRDefault="00040E36" w:rsidP="00040E36">
      <w:pPr>
        <w:rPr>
          <w:rFonts w:cs="Arial"/>
          <w:sz w:val="22"/>
        </w:rPr>
      </w:pPr>
      <w:r w:rsidRPr="00040E36">
        <w:rPr>
          <w:rFonts w:cs="Arial"/>
          <w:sz w:val="22"/>
        </w:rPr>
        <w:t>Naročnik bo pogajanja izvedel najmanj v enem krogu oziroma v toliko krogih, kolikor jih bo štel za smiselne glede na okoliščine po oddaji ponudb. Naročnik pa bo pisno napovedal zadnji krog pogajanj. Ponudbo ponudnika, ki bo svojo ponudbeno vrednost 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 v kolikor bo dopustna. Naročnik si pridržuje pravico, da pred začetkom pogajanj obstoječi protokol pogajanj dopolni s podrobnejšimi navodili, ki bodo v skladu s tem protokolom.</w:t>
      </w:r>
    </w:p>
    <w:p w14:paraId="41978F52" w14:textId="09501EF8" w:rsidR="00807215" w:rsidRPr="0008754F" w:rsidRDefault="00807215" w:rsidP="009625A3">
      <w:pPr>
        <w:rPr>
          <w:rFonts w:cs="Arial"/>
          <w:sz w:val="22"/>
          <w:highlight w:val="yellow"/>
        </w:rPr>
      </w:pPr>
      <w:bookmarkStart w:id="15" w:name="_Toc467501160"/>
      <w:bookmarkStart w:id="16" w:name="_Toc467501161"/>
      <w:bookmarkEnd w:id="15"/>
      <w:bookmarkEnd w:id="16"/>
    </w:p>
    <w:p w14:paraId="51425C59" w14:textId="77777777" w:rsidR="00AE082E" w:rsidRPr="004C3269" w:rsidRDefault="00AE082E" w:rsidP="004654B2">
      <w:pPr>
        <w:pStyle w:val="Naslov1"/>
        <w:spacing w:line="0" w:lineRule="atLeast"/>
        <w:rPr>
          <w:rFonts w:cs="Arial"/>
          <w:sz w:val="22"/>
          <w:szCs w:val="22"/>
        </w:rPr>
      </w:pPr>
      <w:bookmarkStart w:id="17" w:name="_Toc466382877"/>
      <w:bookmarkStart w:id="18" w:name="_Toc466382878"/>
      <w:bookmarkStart w:id="19" w:name="_Toc466382879"/>
      <w:bookmarkStart w:id="20" w:name="_Toc466382881"/>
      <w:bookmarkStart w:id="21" w:name="_Toc466382883"/>
      <w:bookmarkStart w:id="22" w:name="_Toc466382885"/>
      <w:bookmarkStart w:id="23" w:name="_Toc466382886"/>
      <w:bookmarkStart w:id="24" w:name="_Toc464638497"/>
      <w:bookmarkStart w:id="25" w:name="_Toc464638498"/>
      <w:bookmarkStart w:id="26" w:name="_Toc336851735"/>
      <w:bookmarkStart w:id="27" w:name="_Toc336851783"/>
      <w:bookmarkStart w:id="28" w:name="_Toc371662750"/>
      <w:bookmarkStart w:id="29" w:name="_Toc164061116"/>
      <w:bookmarkStart w:id="30" w:name="_Toc336851736"/>
      <w:bookmarkStart w:id="31" w:name="_Toc336851784"/>
      <w:bookmarkEnd w:id="17"/>
      <w:bookmarkEnd w:id="18"/>
      <w:bookmarkEnd w:id="19"/>
      <w:bookmarkEnd w:id="20"/>
      <w:bookmarkEnd w:id="21"/>
      <w:bookmarkEnd w:id="22"/>
      <w:bookmarkEnd w:id="23"/>
      <w:bookmarkEnd w:id="24"/>
      <w:bookmarkEnd w:id="25"/>
      <w:r w:rsidRPr="004C3269">
        <w:rPr>
          <w:rFonts w:cs="Arial"/>
          <w:sz w:val="22"/>
          <w:szCs w:val="22"/>
        </w:rPr>
        <w:t xml:space="preserve">TEMELJNA PRAVILA </w:t>
      </w:r>
      <w:bookmarkEnd w:id="26"/>
      <w:bookmarkEnd w:id="27"/>
      <w:r w:rsidRPr="004C3269">
        <w:rPr>
          <w:rFonts w:cs="Arial"/>
          <w:sz w:val="22"/>
          <w:szCs w:val="22"/>
        </w:rPr>
        <w:t>za dostop, obvestila in pojasnila v zvezi z razpisno dokumentacijo</w:t>
      </w:r>
      <w:bookmarkEnd w:id="28"/>
      <w:bookmarkEnd w:id="29"/>
    </w:p>
    <w:p w14:paraId="30ADEA6B" w14:textId="77777777" w:rsidR="00745B3C" w:rsidRDefault="009625A3" w:rsidP="009625A3">
      <w:pPr>
        <w:spacing w:line="0" w:lineRule="atLeast"/>
      </w:pPr>
      <w:bookmarkStart w:id="32" w:name="_Toc467133853"/>
      <w:bookmarkStart w:id="33" w:name="_Toc467501167"/>
      <w:bookmarkStart w:id="34" w:name="_Toc467133854"/>
      <w:bookmarkStart w:id="35" w:name="_Toc467501168"/>
      <w:bookmarkStart w:id="36" w:name="_Toc467133855"/>
      <w:bookmarkStart w:id="37" w:name="_Toc467501169"/>
      <w:bookmarkStart w:id="38" w:name="_Toc467133856"/>
      <w:bookmarkStart w:id="39" w:name="_Toc467501170"/>
      <w:bookmarkStart w:id="40" w:name="_Toc467133857"/>
      <w:bookmarkStart w:id="41" w:name="_Toc467501171"/>
      <w:bookmarkStart w:id="42" w:name="_Toc467133858"/>
      <w:bookmarkStart w:id="43" w:name="_Toc467501172"/>
      <w:bookmarkStart w:id="44" w:name="_Toc467133859"/>
      <w:bookmarkStart w:id="45" w:name="_Toc467501173"/>
      <w:bookmarkStart w:id="46" w:name="_Toc467133862"/>
      <w:bookmarkStart w:id="47" w:name="_Toc467501176"/>
      <w:bookmarkStart w:id="48" w:name="_Toc467133865"/>
      <w:bookmarkStart w:id="49" w:name="_Toc467501179"/>
      <w:bookmarkStart w:id="50" w:name="_Toc467133866"/>
      <w:bookmarkStart w:id="51" w:name="_Toc467501180"/>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9625A3">
        <w:rPr>
          <w:rFonts w:cs="Arial"/>
          <w:sz w:val="22"/>
        </w:rPr>
        <w:t>Dokumentacijo ponudniki dobijo na Portalu javnih naročil. Dokumentacija je brezplačna. Ponudnik nosi vse stroške povezane s sestavljanjem in oddajo ponudbe</w:t>
      </w:r>
      <w:r>
        <w:rPr>
          <w:rFonts w:cs="Arial"/>
          <w:sz w:val="22"/>
        </w:rPr>
        <w:t>.</w:t>
      </w:r>
      <w:r w:rsidRPr="009625A3">
        <w:t xml:space="preserve"> </w:t>
      </w:r>
    </w:p>
    <w:p w14:paraId="7255CDBA" w14:textId="77777777" w:rsidR="00745B3C" w:rsidRDefault="00745B3C" w:rsidP="009625A3">
      <w:pPr>
        <w:spacing w:line="0" w:lineRule="atLeast"/>
      </w:pPr>
    </w:p>
    <w:p w14:paraId="33998688" w14:textId="72EB7B50" w:rsidR="009625A3" w:rsidRDefault="009625A3" w:rsidP="009625A3">
      <w:pPr>
        <w:spacing w:line="0" w:lineRule="atLeast"/>
        <w:rPr>
          <w:rFonts w:cs="Arial"/>
          <w:sz w:val="22"/>
        </w:rPr>
      </w:pPr>
      <w:r w:rsidRPr="009625A3">
        <w:rPr>
          <w:rFonts w:cs="Arial"/>
          <w:sz w:val="22"/>
        </w:rPr>
        <w:t>Dokumentacija v zvezi z naročilom je brezplačno na voljo na Portalu javnih naročil (</w:t>
      </w:r>
      <w:hyperlink r:id="rId9" w:history="1">
        <w:r w:rsidR="00745B3C" w:rsidRPr="004A5132">
          <w:rPr>
            <w:rStyle w:val="Hiperpovezava"/>
            <w:rFonts w:cs="Arial"/>
            <w:sz w:val="22"/>
          </w:rPr>
          <w:t>www.enarocanje.si</w:t>
        </w:r>
      </w:hyperlink>
      <w:r w:rsidRPr="009625A3">
        <w:rPr>
          <w:rFonts w:cs="Arial"/>
          <w:sz w:val="22"/>
        </w:rPr>
        <w:t>).</w:t>
      </w:r>
    </w:p>
    <w:p w14:paraId="18873044" w14:textId="77777777" w:rsidR="00745B3C" w:rsidRPr="009625A3" w:rsidRDefault="00745B3C" w:rsidP="009625A3">
      <w:pPr>
        <w:spacing w:line="0" w:lineRule="atLeast"/>
        <w:rPr>
          <w:rFonts w:cs="Arial"/>
          <w:sz w:val="22"/>
        </w:rPr>
      </w:pPr>
    </w:p>
    <w:p w14:paraId="23CAEF51" w14:textId="77777777" w:rsidR="009625A3" w:rsidRPr="009625A3" w:rsidRDefault="009625A3" w:rsidP="009625A3">
      <w:pPr>
        <w:spacing w:line="0" w:lineRule="atLeast"/>
        <w:rPr>
          <w:rFonts w:cs="Arial"/>
          <w:sz w:val="22"/>
        </w:rPr>
      </w:pPr>
      <w:r w:rsidRPr="009625A3">
        <w:rPr>
          <w:rFonts w:cs="Arial"/>
          <w:sz w:val="22"/>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033255C1" w14:textId="77777777" w:rsidR="00745B3C" w:rsidRDefault="00745B3C" w:rsidP="009625A3">
      <w:pPr>
        <w:spacing w:line="0" w:lineRule="atLeast"/>
        <w:rPr>
          <w:rFonts w:cs="Arial"/>
          <w:sz w:val="22"/>
        </w:rPr>
      </w:pPr>
    </w:p>
    <w:p w14:paraId="2DE95439" w14:textId="6F53F6DC" w:rsidR="009625A3" w:rsidRDefault="009625A3" w:rsidP="009625A3">
      <w:pPr>
        <w:spacing w:line="0" w:lineRule="atLeast"/>
        <w:rPr>
          <w:rFonts w:cs="Arial"/>
          <w:sz w:val="22"/>
        </w:rPr>
      </w:pPr>
      <w:r w:rsidRPr="009625A3">
        <w:rPr>
          <w:rFonts w:cs="Arial"/>
          <w:sz w:val="22"/>
        </w:rPr>
        <w:t>Naročnik si pridržuje pravico, da dokumentacijo delno spremeni ali dopolni ter po potrebi podaljša rok za oddajo ponudb. Spremembe in dopolnitve razpisne dokumentacije so sestavni del dokumentacije v zvezi z naročilom.</w:t>
      </w:r>
    </w:p>
    <w:p w14:paraId="294A6C99" w14:textId="77777777" w:rsidR="00040E36" w:rsidRDefault="00040E36" w:rsidP="009625A3">
      <w:pPr>
        <w:spacing w:line="0" w:lineRule="atLeast"/>
        <w:rPr>
          <w:rFonts w:cs="Arial"/>
          <w:sz w:val="22"/>
        </w:rPr>
      </w:pPr>
    </w:p>
    <w:p w14:paraId="75A999C3" w14:textId="3C4E777B" w:rsidR="00745B3C" w:rsidRDefault="00040E36" w:rsidP="009625A3">
      <w:pPr>
        <w:spacing w:line="0" w:lineRule="atLeast"/>
        <w:rPr>
          <w:rFonts w:cs="Arial"/>
          <w:sz w:val="22"/>
        </w:rPr>
      </w:pPr>
      <w:r w:rsidRPr="00040E36">
        <w:rPr>
          <w:rFonts w:cs="Arial"/>
          <w:sz w:val="22"/>
        </w:rPr>
        <w:t>Ponudba mora biti podana v skladu s pogoji, ki jih zahteva ZJN-3 in ta dokumentacija.</w:t>
      </w:r>
    </w:p>
    <w:p w14:paraId="0E6A2550" w14:textId="77777777" w:rsidR="005312FE" w:rsidRPr="004C3269" w:rsidRDefault="002838E4" w:rsidP="004654B2">
      <w:pPr>
        <w:pStyle w:val="Naslov1"/>
        <w:spacing w:line="0" w:lineRule="atLeast"/>
        <w:rPr>
          <w:rFonts w:cs="Arial"/>
          <w:sz w:val="22"/>
          <w:szCs w:val="22"/>
        </w:rPr>
      </w:pPr>
      <w:bookmarkStart w:id="52" w:name="_Toc164061117"/>
      <w:r w:rsidRPr="004C3269">
        <w:rPr>
          <w:rFonts w:cs="Arial"/>
          <w:sz w:val="22"/>
          <w:szCs w:val="22"/>
        </w:rPr>
        <w:t>ugotavljanje sposobnosti</w:t>
      </w:r>
      <w:bookmarkEnd w:id="52"/>
    </w:p>
    <w:p w14:paraId="19262344" w14:textId="77777777" w:rsidR="005B48AD" w:rsidRPr="004C3269" w:rsidRDefault="002838E4" w:rsidP="004654B2">
      <w:pPr>
        <w:pStyle w:val="Naslov2"/>
        <w:spacing w:line="0" w:lineRule="atLeast"/>
        <w:rPr>
          <w:rFonts w:cs="Arial"/>
          <w:sz w:val="22"/>
          <w:szCs w:val="22"/>
        </w:rPr>
      </w:pPr>
      <w:bookmarkStart w:id="53" w:name="_Toc164061118"/>
      <w:r w:rsidRPr="004C3269">
        <w:rPr>
          <w:rFonts w:cs="Arial"/>
          <w:sz w:val="22"/>
          <w:szCs w:val="22"/>
        </w:rPr>
        <w:t>ugotavljanje sposobnosti za sodelovanje v postopku oddaje javnega naročila in dokazila</w:t>
      </w:r>
      <w:bookmarkEnd w:id="53"/>
    </w:p>
    <w:p w14:paraId="679A553D" w14:textId="77777777" w:rsidR="0098362C" w:rsidRPr="004C3269" w:rsidRDefault="0098362C" w:rsidP="004654B2">
      <w:pPr>
        <w:spacing w:line="0" w:lineRule="atLeast"/>
        <w:rPr>
          <w:rFonts w:cs="Arial"/>
          <w:sz w:val="22"/>
          <w:lang w:eastAsia="zh-CN"/>
        </w:rPr>
      </w:pPr>
      <w:r w:rsidRPr="004C3269">
        <w:rPr>
          <w:rFonts w:cs="Arial"/>
          <w:sz w:val="22"/>
          <w:lang w:eastAsia="zh-CN"/>
        </w:rPr>
        <w:t>Neobstoj razlogov za izključitev morajo izkazati naslednji gospodarski subjekti:</w:t>
      </w:r>
    </w:p>
    <w:p w14:paraId="26C4E2BF" w14:textId="77777777" w:rsidR="0098362C" w:rsidRPr="004C3269" w:rsidRDefault="0098362C" w:rsidP="003019A8">
      <w:pPr>
        <w:pStyle w:val="Odstavekseznama"/>
        <w:numPr>
          <w:ilvl w:val="0"/>
          <w:numId w:val="13"/>
        </w:numPr>
        <w:spacing w:after="0" w:line="0" w:lineRule="atLeast"/>
        <w:contextualSpacing w:val="0"/>
        <w:jc w:val="left"/>
        <w:rPr>
          <w:rFonts w:cs="Arial"/>
          <w:sz w:val="22"/>
          <w:lang w:eastAsia="zh-CN"/>
        </w:rPr>
      </w:pPr>
      <w:r w:rsidRPr="004C3269">
        <w:rPr>
          <w:rFonts w:cs="Arial"/>
          <w:sz w:val="22"/>
          <w:lang w:eastAsia="zh-CN"/>
        </w:rPr>
        <w:t>ponudnik;</w:t>
      </w:r>
    </w:p>
    <w:p w14:paraId="6A3B8E34" w14:textId="77777777" w:rsidR="0098362C" w:rsidRPr="004C3269" w:rsidRDefault="0098362C" w:rsidP="003019A8">
      <w:pPr>
        <w:pStyle w:val="Odstavekseznama"/>
        <w:numPr>
          <w:ilvl w:val="0"/>
          <w:numId w:val="13"/>
        </w:numPr>
        <w:spacing w:after="0" w:line="0" w:lineRule="atLeast"/>
        <w:contextualSpacing w:val="0"/>
        <w:jc w:val="left"/>
        <w:rPr>
          <w:rFonts w:cs="Arial"/>
          <w:sz w:val="22"/>
          <w:lang w:eastAsia="zh-CN"/>
        </w:rPr>
      </w:pPr>
      <w:r w:rsidRPr="004C3269">
        <w:rPr>
          <w:rFonts w:cs="Arial"/>
          <w:sz w:val="22"/>
          <w:lang w:eastAsia="zh-CN"/>
        </w:rPr>
        <w:t>vsi partnerji v skupni ponudbi;</w:t>
      </w:r>
    </w:p>
    <w:p w14:paraId="09CB5269" w14:textId="77777777" w:rsidR="0098362C" w:rsidRPr="004C3269" w:rsidRDefault="0098362C" w:rsidP="003019A8">
      <w:pPr>
        <w:pStyle w:val="Odstavekseznama"/>
        <w:numPr>
          <w:ilvl w:val="0"/>
          <w:numId w:val="13"/>
        </w:numPr>
        <w:spacing w:after="0" w:line="0" w:lineRule="atLeast"/>
        <w:contextualSpacing w:val="0"/>
        <w:rPr>
          <w:rFonts w:cs="Arial"/>
          <w:sz w:val="22"/>
          <w:lang w:eastAsia="zh-CN"/>
        </w:rPr>
      </w:pPr>
      <w:r w:rsidRPr="004C3269">
        <w:rPr>
          <w:rFonts w:cs="Arial"/>
          <w:sz w:val="22"/>
          <w:lang w:eastAsia="zh-CN"/>
        </w:rPr>
        <w:lastRenderedPageBreak/>
        <w:t>vsi podizvajalci, ne glede na fazo izvedbe javnega naročila, v kateri se vključijo v izvedbo javnega naročila;</w:t>
      </w:r>
    </w:p>
    <w:p w14:paraId="582540BD" w14:textId="139AB7DB" w:rsidR="0098362C" w:rsidRPr="004C3269" w:rsidRDefault="0098362C" w:rsidP="003019A8">
      <w:pPr>
        <w:pStyle w:val="Odstavekseznama"/>
        <w:numPr>
          <w:ilvl w:val="0"/>
          <w:numId w:val="13"/>
        </w:numPr>
        <w:spacing w:after="0" w:line="0" w:lineRule="atLeast"/>
        <w:contextualSpacing w:val="0"/>
        <w:rPr>
          <w:rFonts w:cs="Arial"/>
          <w:sz w:val="22"/>
          <w:lang w:eastAsia="zh-CN"/>
        </w:rPr>
      </w:pPr>
      <w:r w:rsidRPr="004C3269">
        <w:rPr>
          <w:rFonts w:cs="Arial"/>
          <w:sz w:val="22"/>
          <w:lang w:eastAsia="zh-CN"/>
        </w:rPr>
        <w:t>če ponudnik v skladu z 81. členom ZJN-3</w:t>
      </w:r>
      <w:r w:rsidR="00EA3F35" w:rsidRPr="004C3269">
        <w:rPr>
          <w:rFonts w:cs="Arial"/>
          <w:sz w:val="22"/>
          <w:lang w:eastAsia="zh-CN"/>
        </w:rPr>
        <w:t xml:space="preserve"> </w:t>
      </w:r>
      <w:r w:rsidRPr="004C3269">
        <w:rPr>
          <w:rFonts w:cs="Arial"/>
          <w:sz w:val="22"/>
          <w:lang w:eastAsia="zh-CN"/>
        </w:rPr>
        <w:t>uporablja zmogljivosti drugih subjektov, katerih zmogljivosti uporablja ponudnik.</w:t>
      </w:r>
    </w:p>
    <w:p w14:paraId="28316E26" w14:textId="77777777" w:rsidR="0098362C" w:rsidRPr="004C3269" w:rsidRDefault="0098362C" w:rsidP="004654B2">
      <w:pPr>
        <w:spacing w:line="0" w:lineRule="atLeast"/>
        <w:rPr>
          <w:rFonts w:cs="Arial"/>
          <w:sz w:val="22"/>
          <w:lang w:eastAsia="zh-CN"/>
        </w:rPr>
      </w:pPr>
    </w:p>
    <w:p w14:paraId="0B5B7955" w14:textId="283C60D8" w:rsidR="0098362C" w:rsidRPr="004C3269" w:rsidRDefault="00B6536A" w:rsidP="004654B2">
      <w:pPr>
        <w:spacing w:line="0" w:lineRule="atLeast"/>
        <w:rPr>
          <w:rFonts w:cs="Arial"/>
          <w:b/>
          <w:bCs/>
          <w:sz w:val="22"/>
          <w:lang w:eastAsia="zh-CN"/>
        </w:rPr>
      </w:pPr>
      <w:r w:rsidRPr="00B6536A">
        <w:rPr>
          <w:rFonts w:cs="Arial"/>
          <w:sz w:val="22"/>
          <w:lang w:eastAsia="zh-CN"/>
        </w:rPr>
        <w:t xml:space="preserve">Vsi </w:t>
      </w:r>
      <w:r w:rsidR="00040E36" w:rsidRPr="00040E36">
        <w:rPr>
          <w:rFonts w:cs="Arial"/>
          <w:sz w:val="22"/>
          <w:lang w:eastAsia="zh-CN"/>
        </w:rPr>
        <w:t xml:space="preserve">gospodarski subjekti morajo oddati obrazec </w:t>
      </w:r>
      <w:r w:rsidR="00040E36" w:rsidRPr="00040E36">
        <w:rPr>
          <w:rFonts w:cs="Arial"/>
          <w:b/>
          <w:bCs/>
          <w:sz w:val="22"/>
          <w:lang w:eastAsia="zh-CN"/>
        </w:rPr>
        <w:t>Izjava za gospodarski subjekt.</w:t>
      </w:r>
    </w:p>
    <w:p w14:paraId="4F4A56F8" w14:textId="77777777" w:rsidR="0098362C" w:rsidRPr="004C3269" w:rsidRDefault="0098362C" w:rsidP="004654B2">
      <w:pPr>
        <w:spacing w:line="0" w:lineRule="atLeast"/>
        <w:rPr>
          <w:rFonts w:cs="Arial"/>
          <w:sz w:val="22"/>
          <w:lang w:eastAsia="zh-CN"/>
        </w:rPr>
      </w:pPr>
    </w:p>
    <w:p w14:paraId="69D88AA4" w14:textId="4A99DEC4" w:rsidR="00B6536A" w:rsidRPr="00B6536A" w:rsidRDefault="00040E36" w:rsidP="00B6536A">
      <w:pPr>
        <w:spacing w:line="0" w:lineRule="atLeast"/>
        <w:rPr>
          <w:rFonts w:cs="Arial"/>
          <w:sz w:val="22"/>
          <w:lang w:eastAsia="zh-CN"/>
        </w:rPr>
      </w:pPr>
      <w:r w:rsidRPr="00040E36">
        <w:rPr>
          <w:rFonts w:cs="Arial"/>
          <w:sz w:val="22"/>
          <w:lang w:eastAsia="zh-CN"/>
        </w:rPr>
        <w:t>Podizvajalci, ki bodo v javno naročilo vključeni po sklenitvi pogodbe z glavnim izvajalcem ali s konzorcijem izvajalcev, morajo obrazec Izjava za gospodarski subjekt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w:t>
      </w:r>
      <w:r w:rsidR="00B6536A" w:rsidRPr="00B6536A">
        <w:rPr>
          <w:rFonts w:cs="Arial"/>
          <w:sz w:val="22"/>
          <w:lang w:eastAsia="zh-CN"/>
        </w:rPr>
        <w:t>.</w:t>
      </w:r>
    </w:p>
    <w:p w14:paraId="334BAE83" w14:textId="77777777" w:rsidR="00B6536A" w:rsidRPr="00B6536A" w:rsidRDefault="00B6536A" w:rsidP="00B6536A">
      <w:pPr>
        <w:spacing w:line="0" w:lineRule="atLeast"/>
        <w:rPr>
          <w:rFonts w:cs="Arial"/>
          <w:sz w:val="22"/>
          <w:lang w:eastAsia="zh-CN"/>
        </w:rPr>
      </w:pPr>
    </w:p>
    <w:p w14:paraId="7BB578A1" w14:textId="77777777" w:rsidR="00040E36" w:rsidRPr="00040E36" w:rsidRDefault="00040E36" w:rsidP="00040E36">
      <w:pPr>
        <w:spacing w:line="0" w:lineRule="atLeast"/>
        <w:rPr>
          <w:rFonts w:cs="Arial"/>
          <w:sz w:val="22"/>
          <w:lang w:eastAsia="zh-CN"/>
        </w:rPr>
      </w:pPr>
      <w:r w:rsidRPr="00040E36">
        <w:rPr>
          <w:rFonts w:cs="Arial"/>
          <w:sz w:val="22"/>
          <w:lang w:eastAsia="zh-CN"/>
        </w:rPr>
        <w:t>Gospodarski subjekt mora v obrazcu Izjava za gospodarski subjekt navesti vse informacije, na podlagi katerih bo naročnik potrdila ali druge informacije pridobil v nacionalni bazi podatkov, ter v predmetnem obrazcu podati soglasje, da dokazila pridobi naročnik.</w:t>
      </w:r>
    </w:p>
    <w:p w14:paraId="7BE1C580" w14:textId="77777777" w:rsidR="00040E36" w:rsidRPr="00040E36" w:rsidRDefault="00040E36" w:rsidP="00040E36">
      <w:pPr>
        <w:spacing w:line="0" w:lineRule="atLeast"/>
        <w:rPr>
          <w:rFonts w:cs="Arial"/>
          <w:sz w:val="22"/>
          <w:lang w:eastAsia="zh-CN"/>
        </w:rPr>
      </w:pPr>
    </w:p>
    <w:p w14:paraId="1F62BA03" w14:textId="77777777" w:rsidR="00040E36" w:rsidRPr="00040E36" w:rsidRDefault="00040E36" w:rsidP="00040E36">
      <w:pPr>
        <w:spacing w:line="0" w:lineRule="atLeast"/>
        <w:rPr>
          <w:rFonts w:cs="Arial"/>
          <w:sz w:val="22"/>
          <w:lang w:eastAsia="zh-CN"/>
        </w:rPr>
      </w:pPr>
      <w:r w:rsidRPr="00040E36">
        <w:rPr>
          <w:rFonts w:cs="Arial"/>
          <w:sz w:val="22"/>
          <w:lang w:eastAsia="zh-CN"/>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986B7F8" w14:textId="77777777" w:rsidR="00040E36" w:rsidRPr="00040E36" w:rsidRDefault="00040E36" w:rsidP="00040E36">
      <w:pPr>
        <w:spacing w:line="0" w:lineRule="atLeast"/>
        <w:rPr>
          <w:rFonts w:cs="Arial"/>
          <w:sz w:val="22"/>
          <w:lang w:eastAsia="zh-CN"/>
        </w:rPr>
      </w:pPr>
    </w:p>
    <w:p w14:paraId="304C6562" w14:textId="77777777" w:rsidR="00040E36" w:rsidRPr="00040E36" w:rsidRDefault="00040E36" w:rsidP="00040E36">
      <w:pPr>
        <w:spacing w:line="0" w:lineRule="atLeast"/>
        <w:rPr>
          <w:rFonts w:cs="Arial"/>
          <w:sz w:val="22"/>
          <w:lang w:eastAsia="zh-CN"/>
        </w:rPr>
      </w:pPr>
      <w:r w:rsidRPr="00040E36">
        <w:rPr>
          <w:rFonts w:cs="Arial"/>
          <w:sz w:val="22"/>
          <w:lang w:eastAsia="zh-CN"/>
        </w:rPr>
        <w:t>Za skupne ponudbe in ponudbe s podizvajalci je treba upoštevati še točki 11.1. (Skupna ponudba) in 11.2. (Ponudba s podizvajalci) teh navodil.</w:t>
      </w:r>
    </w:p>
    <w:p w14:paraId="1A099DB5" w14:textId="68C480DE" w:rsidR="00602829" w:rsidRPr="004C3269" w:rsidRDefault="00602829" w:rsidP="00602829">
      <w:pPr>
        <w:pStyle w:val="Naslov2"/>
        <w:rPr>
          <w:rFonts w:cs="Arial"/>
          <w:sz w:val="22"/>
          <w:szCs w:val="22"/>
        </w:rPr>
      </w:pPr>
      <w:bookmarkStart w:id="54" w:name="_Toc164061119"/>
      <w:r w:rsidRPr="004C3269">
        <w:rPr>
          <w:rFonts w:cs="Arial"/>
          <w:sz w:val="22"/>
          <w:szCs w:val="22"/>
        </w:rPr>
        <w:t>RAZLOGI ZA IZKLJUČITEV</w:t>
      </w:r>
      <w:bookmarkEnd w:id="54"/>
    </w:p>
    <w:p w14:paraId="4DC65DED" w14:textId="2FA0B924" w:rsidR="00C615A4" w:rsidRPr="004C3269" w:rsidRDefault="00C615A4" w:rsidP="00C615A4">
      <w:pPr>
        <w:spacing w:line="0" w:lineRule="atLeast"/>
        <w:rPr>
          <w:rFonts w:cs="Arial"/>
          <w:sz w:val="22"/>
        </w:rPr>
      </w:pPr>
      <w:r w:rsidRPr="004C3269">
        <w:rPr>
          <w:rFonts w:cs="Arial"/>
          <w:sz w:val="22"/>
        </w:rPr>
        <w:t>Naročnik bo iz sodelovanja v postopku javnega naročanja izključil ponudnika</w:t>
      </w:r>
      <w:r w:rsidR="00F96AB4">
        <w:rPr>
          <w:rFonts w:cs="Arial"/>
          <w:sz w:val="22"/>
        </w:rPr>
        <w:t>, partnerja</w:t>
      </w:r>
      <w:r w:rsidRPr="004C3269">
        <w:rPr>
          <w:rFonts w:cs="Arial"/>
          <w:sz w:val="22"/>
        </w:rPr>
        <w:t xml:space="preserve"> ali podizvajalca, če pri preverjanju v skladu s 77., 79. in 80. členom ZJN-3 ugotovi ali je drugače seznanjen, da za ponudnika obstaja katerikoli od razlogov za izključitev, naveden v tej dokumentaciji:</w:t>
      </w:r>
    </w:p>
    <w:p w14:paraId="4E0E38EB" w14:textId="77777777" w:rsidR="00C615A4" w:rsidRPr="004C3269" w:rsidRDefault="00C615A4" w:rsidP="00C615A4">
      <w:pPr>
        <w:spacing w:line="0" w:lineRule="atLeast"/>
        <w:rPr>
          <w:rFonts w:cs="Arial"/>
          <w:sz w:val="22"/>
        </w:rPr>
      </w:pPr>
    </w:p>
    <w:p w14:paraId="30C39512" w14:textId="4D1A82FF" w:rsidR="00C615A4" w:rsidRPr="00937C80" w:rsidRDefault="009F2C2E" w:rsidP="00C615A4">
      <w:pPr>
        <w:ind w:left="426"/>
        <w:rPr>
          <w:rFonts w:cs="Arial"/>
          <w:sz w:val="22"/>
        </w:rPr>
      </w:pPr>
      <w:r w:rsidRPr="009F2C2E">
        <w:rPr>
          <w:rFonts w:cs="Arial"/>
          <w:sz w:val="22"/>
        </w:rPr>
        <w:t>1.</w:t>
      </w:r>
      <w:r w:rsidRPr="009F2C2E">
        <w:rPr>
          <w:rFonts w:cs="Arial"/>
          <w:sz w:val="22"/>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primerljiva kazniva dejanja, ki jih izrečejo tuja sodišča.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r>
        <w:rPr>
          <w:rFonts w:cs="Arial"/>
          <w:sz w:val="22"/>
        </w:rPr>
        <w:t>.</w:t>
      </w:r>
    </w:p>
    <w:p w14:paraId="18569132" w14:textId="77777777" w:rsidR="00C615A4" w:rsidRDefault="00C615A4" w:rsidP="00C615A4">
      <w:pPr>
        <w:ind w:left="426"/>
        <w:rPr>
          <w:rFonts w:cs="Arial"/>
          <w:sz w:val="22"/>
        </w:rPr>
      </w:pPr>
    </w:p>
    <w:p w14:paraId="6449430D" w14:textId="4ECA2458" w:rsidR="00A26A32" w:rsidRDefault="00C615A4" w:rsidP="009F2C2E">
      <w:pPr>
        <w:rPr>
          <w:rFonts w:cs="Arial"/>
          <w:sz w:val="22"/>
        </w:rPr>
      </w:pPr>
      <w:r w:rsidRPr="00E70A57">
        <w:rPr>
          <w:rFonts w:cs="Arial"/>
          <w:b/>
          <w:bCs/>
          <w:sz w:val="22"/>
        </w:rPr>
        <w:t>DOKAZIL</w:t>
      </w:r>
      <w:r>
        <w:rPr>
          <w:rFonts w:cs="Arial"/>
          <w:b/>
          <w:bCs/>
          <w:sz w:val="22"/>
        </w:rPr>
        <w:t>O</w:t>
      </w:r>
      <w:r w:rsidRPr="00E70A57">
        <w:rPr>
          <w:rFonts w:cs="Arial"/>
          <w:b/>
          <w:bCs/>
          <w:sz w:val="22"/>
        </w:rPr>
        <w:t>:</w:t>
      </w:r>
      <w:r>
        <w:rPr>
          <w:rFonts w:cs="Arial"/>
          <w:b/>
          <w:bCs/>
          <w:sz w:val="22"/>
        </w:rPr>
        <w:t xml:space="preserve"> </w:t>
      </w:r>
      <w:r w:rsidR="00040E36" w:rsidRPr="00040E36">
        <w:rPr>
          <w:rFonts w:cs="Arial"/>
          <w:sz w:val="22"/>
        </w:rPr>
        <w:t xml:space="preserve">Izpolnjen in podpisan obrazec </w:t>
      </w:r>
      <w:r w:rsidR="00040E36" w:rsidRPr="00040E36">
        <w:rPr>
          <w:rFonts w:cs="Arial"/>
          <w:b/>
          <w:bCs/>
          <w:sz w:val="22"/>
        </w:rPr>
        <w:t>»Izjava za gospodarski subjekt«</w:t>
      </w:r>
      <w:r w:rsidR="00040E36" w:rsidRPr="00040E36">
        <w:rPr>
          <w:rFonts w:cs="Arial"/>
          <w:sz w:val="22"/>
        </w:rPr>
        <w:t xml:space="preserve"> za vse gospodarske subjekte v ponudbi (tudi za podizvajalce, partnerje v skupni ponudbi in subjekte, katerih zmogljivosti namerava uporabiti ponudnik v skladu z 81. členom ZJN-3)</w:t>
      </w:r>
    </w:p>
    <w:p w14:paraId="46A03B9A" w14:textId="77777777" w:rsidR="00040E36" w:rsidRDefault="00040E36" w:rsidP="009F2C2E">
      <w:pPr>
        <w:rPr>
          <w:rFonts w:cs="Arial"/>
          <w:sz w:val="22"/>
        </w:rPr>
      </w:pPr>
    </w:p>
    <w:p w14:paraId="0731F200" w14:textId="6655E13F" w:rsidR="009F2C2E" w:rsidRPr="006842C3" w:rsidRDefault="006842C3" w:rsidP="006842C3">
      <w:pPr>
        <w:pStyle w:val="Odstavekseznama"/>
        <w:rPr>
          <w:rFonts w:cs="Arial"/>
          <w:sz w:val="22"/>
        </w:rPr>
      </w:pPr>
      <w:r>
        <w:rPr>
          <w:rFonts w:cs="Arial"/>
          <w:sz w:val="22"/>
        </w:rPr>
        <w:t>2. N</w:t>
      </w:r>
      <w:r w:rsidR="009F2C2E" w:rsidRPr="006842C3">
        <w:rPr>
          <w:rFonts w:cs="Arial"/>
          <w:sz w:val="22"/>
        </w:rPr>
        <w:t xml:space="preserve">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sidR="009F2C2E" w:rsidRPr="006842C3">
        <w:rPr>
          <w:rFonts w:cs="Arial"/>
          <w:sz w:val="22"/>
        </w:rPr>
        <w:lastRenderedPageBreak/>
        <w:t>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665330D7" w14:textId="77777777" w:rsidR="00C615A4" w:rsidRPr="00B957EE" w:rsidRDefault="00C615A4" w:rsidP="00C615A4">
      <w:pPr>
        <w:pStyle w:val="Odstavekseznama"/>
        <w:rPr>
          <w:rFonts w:cs="Arial"/>
          <w:sz w:val="22"/>
        </w:rPr>
      </w:pPr>
    </w:p>
    <w:p w14:paraId="154B8199" w14:textId="0698DC99" w:rsidR="009F2C2E" w:rsidRDefault="00C615A4" w:rsidP="00C615A4">
      <w:pPr>
        <w:rPr>
          <w:rFonts w:cs="Arial"/>
          <w:sz w:val="22"/>
        </w:rPr>
      </w:pPr>
      <w:r w:rsidRPr="00E70A57">
        <w:rPr>
          <w:rFonts w:cs="Arial"/>
          <w:b/>
          <w:bCs/>
          <w:sz w:val="22"/>
        </w:rPr>
        <w:t>DOKAZILO</w:t>
      </w:r>
      <w:r w:rsidRPr="00210825">
        <w:rPr>
          <w:rFonts w:cs="Arial"/>
          <w:sz w:val="22"/>
        </w:rPr>
        <w:t xml:space="preserve">: </w:t>
      </w:r>
      <w:r w:rsidR="00040E36" w:rsidRPr="00040E36">
        <w:rPr>
          <w:rFonts w:cs="Arial"/>
          <w:sz w:val="22"/>
        </w:rPr>
        <w:t>Izpolnjen in podpisan obrazec »Izjava za gospodarski subjekt« za vse gospodarske subjekte v ponudbi (tudi za podizvajalce, partnerje v skupni ponudbi in subjekte, katerih zmogljivosti namerava uporabiti ponudnik v skladu z 81. členom ZJN-3)</w:t>
      </w:r>
      <w:r w:rsidR="00040E36">
        <w:rPr>
          <w:rFonts w:cs="Arial"/>
          <w:sz w:val="22"/>
        </w:rPr>
        <w:t>.</w:t>
      </w:r>
    </w:p>
    <w:p w14:paraId="6C15589A" w14:textId="77777777" w:rsidR="00040E36" w:rsidRPr="00E70A57" w:rsidRDefault="00040E36" w:rsidP="00C615A4">
      <w:pPr>
        <w:rPr>
          <w:rFonts w:cs="Arial"/>
          <w:sz w:val="22"/>
        </w:rPr>
      </w:pPr>
    </w:p>
    <w:p w14:paraId="19A95B06" w14:textId="66E8D4B4" w:rsidR="00C615A4" w:rsidRPr="006842C3" w:rsidRDefault="00A26A32" w:rsidP="006842C3">
      <w:pPr>
        <w:pStyle w:val="Odstavekseznama"/>
        <w:rPr>
          <w:rFonts w:cs="Arial"/>
          <w:sz w:val="22"/>
        </w:rPr>
      </w:pPr>
      <w:r w:rsidRPr="006842C3">
        <w:rPr>
          <w:rFonts w:cs="Arial"/>
          <w:sz w:val="22"/>
        </w:rPr>
        <w:t xml:space="preserve">3. </w:t>
      </w:r>
      <w:r w:rsidR="00C615A4" w:rsidRPr="006842C3">
        <w:rPr>
          <w:rFonts w:cs="Arial"/>
          <w:sz w:val="22"/>
        </w:rPr>
        <w:t>Gospodarski subjekt na dan, ko poteče rok za oddajo ponudb, ne sme biti uvrščen v evidenco gospodarskih subjektov z izrečenimi stranskimi sankcijami izločitve iz postopkov javnega naročanja iz a) točke četrtega odstavka 75. člena ZJN-3.</w:t>
      </w:r>
    </w:p>
    <w:p w14:paraId="1115C7C1" w14:textId="77777777" w:rsidR="00C615A4" w:rsidRDefault="00C615A4" w:rsidP="00C615A4">
      <w:pPr>
        <w:ind w:left="426"/>
        <w:rPr>
          <w:rFonts w:cs="Arial"/>
          <w:sz w:val="22"/>
        </w:rPr>
      </w:pPr>
    </w:p>
    <w:p w14:paraId="0B9CF109" w14:textId="07C2FCE4" w:rsidR="00C615A4" w:rsidRPr="007154CD" w:rsidRDefault="00C615A4" w:rsidP="00C615A4">
      <w:pPr>
        <w:rPr>
          <w:rFonts w:cs="Arial"/>
          <w:sz w:val="22"/>
        </w:rPr>
      </w:pPr>
      <w:r w:rsidRPr="00204977">
        <w:rPr>
          <w:rFonts w:cs="Arial"/>
          <w:b/>
          <w:bCs/>
          <w:sz w:val="22"/>
        </w:rPr>
        <w:t>DOKAZIL</w:t>
      </w:r>
      <w:r>
        <w:rPr>
          <w:rFonts w:cs="Arial"/>
          <w:b/>
          <w:bCs/>
          <w:sz w:val="22"/>
        </w:rPr>
        <w:t>O</w:t>
      </w:r>
      <w:r w:rsidRPr="00204977">
        <w:rPr>
          <w:rFonts w:cs="Arial"/>
          <w:b/>
          <w:bCs/>
          <w:sz w:val="22"/>
        </w:rPr>
        <w:t>:</w:t>
      </w:r>
      <w:r>
        <w:rPr>
          <w:rFonts w:cs="Arial"/>
          <w:b/>
          <w:bCs/>
          <w:sz w:val="22"/>
        </w:rPr>
        <w:t xml:space="preserve"> </w:t>
      </w:r>
      <w:r w:rsidRPr="00204977">
        <w:rPr>
          <w:rFonts w:cs="Arial"/>
          <w:sz w:val="22"/>
        </w:rPr>
        <w:t>Izpolnjen</w:t>
      </w:r>
      <w:r>
        <w:rPr>
          <w:rFonts w:cs="Arial"/>
          <w:sz w:val="22"/>
        </w:rPr>
        <w:t xml:space="preserve"> </w:t>
      </w:r>
      <w:r w:rsidR="007154CD" w:rsidRPr="007154CD">
        <w:rPr>
          <w:rFonts w:cs="Arial"/>
          <w:sz w:val="22"/>
        </w:rPr>
        <w:t>in podpisan</w:t>
      </w:r>
      <w:r w:rsidR="007154CD" w:rsidRPr="007154CD">
        <w:rPr>
          <w:rFonts w:cs="Arial"/>
          <w:b/>
          <w:bCs/>
          <w:sz w:val="22"/>
        </w:rPr>
        <w:t xml:space="preserve"> obrazec »Izjava za gospodarski subjekt« </w:t>
      </w:r>
      <w:r w:rsidR="007154CD" w:rsidRPr="007154CD">
        <w:rPr>
          <w:rFonts w:cs="Arial"/>
          <w:sz w:val="22"/>
        </w:rPr>
        <w:t>za vse gospodarske subjekte v ponudbi (tudi za podizvajalce, partnerje v skupni ponudbi in subjekte, katerih zmogljivosti namerava uporabiti ponudnik v skladu z 81. členom ZJN-3)</w:t>
      </w:r>
    </w:p>
    <w:p w14:paraId="1ED7A968" w14:textId="77777777" w:rsidR="00C615A4" w:rsidRPr="004C3269" w:rsidRDefault="00C615A4" w:rsidP="00C615A4">
      <w:pPr>
        <w:spacing w:line="0" w:lineRule="atLeast"/>
        <w:rPr>
          <w:rFonts w:cs="Arial"/>
          <w:sz w:val="22"/>
        </w:rPr>
      </w:pPr>
    </w:p>
    <w:p w14:paraId="61D477E9" w14:textId="77777777" w:rsidR="00A300CF" w:rsidRDefault="00A300CF" w:rsidP="00A300CF">
      <w:pPr>
        <w:pStyle w:val="Odstavekseznama"/>
        <w:rPr>
          <w:rFonts w:cs="Arial"/>
          <w:sz w:val="22"/>
        </w:rPr>
      </w:pPr>
      <w:r>
        <w:rPr>
          <w:rFonts w:cs="Arial"/>
          <w:sz w:val="22"/>
        </w:rPr>
        <w:t xml:space="preserve">4. </w:t>
      </w:r>
      <w:r w:rsidR="00C615A4" w:rsidRPr="007D5585">
        <w:rPr>
          <w:rFonts w:cs="Arial"/>
          <w:sz w:val="22"/>
        </w:rPr>
        <w:t xml:space="preserve">Gospodarskemu subjektu v zadnjih treh letih pred potekom roka </w:t>
      </w:r>
      <w:r w:rsidRPr="00A300CF">
        <w:rPr>
          <w:rFonts w:cs="Arial"/>
          <w:sz w:val="22"/>
        </w:rPr>
        <w:t>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19BB9FD" w14:textId="6932EDAA" w:rsidR="00C615A4" w:rsidRPr="007D5585" w:rsidRDefault="00C615A4" w:rsidP="00A300CF">
      <w:pPr>
        <w:pStyle w:val="Odstavekseznama"/>
        <w:rPr>
          <w:rFonts w:cs="Arial"/>
          <w:sz w:val="22"/>
        </w:rPr>
      </w:pPr>
      <w:r w:rsidRPr="007D5585">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3E3AEEB6" w14:textId="77777777" w:rsidR="00C615A4" w:rsidRDefault="00C615A4" w:rsidP="00C615A4">
      <w:pPr>
        <w:ind w:left="720"/>
      </w:pPr>
    </w:p>
    <w:p w14:paraId="3EB4F959" w14:textId="03145F60" w:rsidR="00C419CF" w:rsidRDefault="00C615A4" w:rsidP="00A300CF">
      <w:pPr>
        <w:rPr>
          <w:rFonts w:cs="Arial"/>
          <w:sz w:val="22"/>
        </w:rPr>
      </w:pPr>
      <w:r w:rsidRPr="00204977">
        <w:rPr>
          <w:rFonts w:cs="Arial"/>
          <w:b/>
          <w:bCs/>
          <w:sz w:val="22"/>
        </w:rPr>
        <w:t>DOKAZILA:</w:t>
      </w:r>
      <w:r>
        <w:rPr>
          <w:rFonts w:cs="Arial"/>
          <w:b/>
          <w:bCs/>
          <w:sz w:val="22"/>
        </w:rPr>
        <w:t xml:space="preserve"> </w:t>
      </w:r>
      <w:r w:rsidR="00040E36" w:rsidRPr="00040E36">
        <w:rPr>
          <w:rFonts w:cs="Arial"/>
          <w:sz w:val="22"/>
        </w:rPr>
        <w:t xml:space="preserve">Izpolnjen in podpisan obrazec </w:t>
      </w:r>
      <w:r w:rsidR="00040E36" w:rsidRPr="00040E36">
        <w:rPr>
          <w:rFonts w:cs="Arial"/>
          <w:b/>
          <w:bCs/>
          <w:sz w:val="22"/>
        </w:rPr>
        <w:t>»Izjava za gospodarski subjekt«</w:t>
      </w:r>
      <w:r w:rsidR="00040E36" w:rsidRPr="00040E36">
        <w:rPr>
          <w:rFonts w:cs="Arial"/>
          <w:sz w:val="22"/>
        </w:rPr>
        <w:t xml:space="preserve"> za vse gospodarske subjekte v ponudbi (tudi za podizvajalce, partnerje v skupni ponudbi in subjekte, katerih zmogljivosti namerava uporabiti ponudnik v skladu z 81. členom ZJN-3)</w:t>
      </w:r>
      <w:r w:rsidR="00040E36">
        <w:rPr>
          <w:rFonts w:cs="Arial"/>
          <w:sz w:val="22"/>
        </w:rPr>
        <w:t>.</w:t>
      </w:r>
    </w:p>
    <w:p w14:paraId="335C9D89" w14:textId="77777777" w:rsidR="00040E36" w:rsidRDefault="00040E36" w:rsidP="00A300CF">
      <w:pPr>
        <w:rPr>
          <w:rFonts w:cs="Arial"/>
          <w:sz w:val="22"/>
        </w:rPr>
      </w:pPr>
    </w:p>
    <w:p w14:paraId="2486B07F" w14:textId="595ED79A" w:rsidR="00B866AD" w:rsidRDefault="00C615A4" w:rsidP="00A300CF">
      <w:pPr>
        <w:rPr>
          <w:rFonts w:cs="Arial"/>
          <w:sz w:val="22"/>
        </w:rPr>
      </w:pPr>
      <w:r w:rsidRPr="004C3269">
        <w:rPr>
          <w:rFonts w:cs="Arial"/>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r>
        <w:rPr>
          <w:rFonts w:cs="Arial"/>
          <w:sz w:val="22"/>
        </w:rPr>
        <w:t>.</w:t>
      </w:r>
    </w:p>
    <w:p w14:paraId="48474BD1" w14:textId="51AB596E" w:rsidR="00B866AD" w:rsidRPr="004C3269" w:rsidRDefault="00B866AD" w:rsidP="00B866AD">
      <w:pPr>
        <w:rPr>
          <w:rFonts w:cs="Arial"/>
          <w:sz w:val="22"/>
        </w:rPr>
      </w:pPr>
    </w:p>
    <w:p w14:paraId="587494DC" w14:textId="6B7E399D" w:rsidR="00B866AD" w:rsidRPr="004C3269" w:rsidRDefault="00B866AD" w:rsidP="00B866AD">
      <w:pPr>
        <w:pStyle w:val="Naslov2"/>
        <w:rPr>
          <w:rFonts w:cs="Arial"/>
          <w:sz w:val="22"/>
          <w:szCs w:val="22"/>
        </w:rPr>
      </w:pPr>
      <w:bookmarkStart w:id="55" w:name="_Toc164061120"/>
      <w:r w:rsidRPr="004C3269">
        <w:rPr>
          <w:rFonts w:cs="Arial"/>
          <w:sz w:val="22"/>
          <w:szCs w:val="22"/>
        </w:rPr>
        <w:t>POGOJ</w:t>
      </w:r>
      <w:r w:rsidR="00F91E4F">
        <w:rPr>
          <w:rFonts w:cs="Arial"/>
          <w:sz w:val="22"/>
          <w:szCs w:val="22"/>
        </w:rPr>
        <w:t xml:space="preserve"> </w:t>
      </w:r>
      <w:r w:rsidRPr="004C3269">
        <w:rPr>
          <w:rFonts w:cs="Arial"/>
          <w:sz w:val="22"/>
          <w:szCs w:val="22"/>
        </w:rPr>
        <w:t>ZA SODELOVANJE GLEDE USTREZNOSTI ZA OPRAVLJANJE POKLICNE DEJAVNOSTI</w:t>
      </w:r>
      <w:bookmarkEnd w:id="55"/>
      <w:r w:rsidRPr="004C3269">
        <w:rPr>
          <w:rFonts w:cs="Arial"/>
          <w:sz w:val="22"/>
          <w:szCs w:val="22"/>
        </w:rPr>
        <w:t xml:space="preserve"> </w:t>
      </w:r>
    </w:p>
    <w:p w14:paraId="42F43B66" w14:textId="77777777" w:rsidR="00B866AD" w:rsidRPr="004C3269" w:rsidRDefault="00B866AD" w:rsidP="00B866AD">
      <w:pPr>
        <w:rPr>
          <w:rFonts w:cs="Arial"/>
          <w:sz w:val="22"/>
        </w:rPr>
      </w:pPr>
    </w:p>
    <w:p w14:paraId="3613506C" w14:textId="77777777" w:rsidR="00294B45" w:rsidRDefault="00294B45" w:rsidP="00294B45">
      <w:pPr>
        <w:rPr>
          <w:rFonts w:cs="Arial"/>
          <w:b/>
          <w:bCs/>
          <w:sz w:val="22"/>
        </w:rPr>
      </w:pPr>
      <w:r w:rsidRPr="00A2234F">
        <w:rPr>
          <w:rFonts w:cs="Arial"/>
          <w:b/>
          <w:bCs/>
          <w:sz w:val="22"/>
        </w:rPr>
        <w:t>Ponudnik mora imeti veljavno registracijo za dejavnost, ki je predmet javnega naročila.</w:t>
      </w:r>
    </w:p>
    <w:p w14:paraId="1E010BAA" w14:textId="77777777" w:rsidR="00294B45" w:rsidRDefault="00294B45" w:rsidP="00294B45">
      <w:pPr>
        <w:rPr>
          <w:rFonts w:cs="Arial"/>
          <w:b/>
          <w:bCs/>
          <w:sz w:val="22"/>
        </w:rPr>
      </w:pPr>
    </w:p>
    <w:p w14:paraId="79159B28" w14:textId="77777777" w:rsidR="00F86120" w:rsidRPr="00F86120" w:rsidRDefault="00294B45" w:rsidP="00F86120">
      <w:pPr>
        <w:rPr>
          <w:rFonts w:cs="Arial"/>
          <w:sz w:val="22"/>
        </w:rPr>
      </w:pPr>
      <w:r w:rsidRPr="00A744C3">
        <w:rPr>
          <w:sz w:val="22"/>
        </w:rPr>
        <w:t>DOKAZILA:</w:t>
      </w:r>
      <w:r>
        <w:rPr>
          <w:sz w:val="22"/>
        </w:rPr>
        <w:t xml:space="preserve"> </w:t>
      </w:r>
      <w:r w:rsidR="00F86120" w:rsidRPr="00F86120">
        <w:rPr>
          <w:rFonts w:cs="Arial"/>
          <w:sz w:val="22"/>
        </w:rPr>
        <w:t>Izpolnjen in podpisan obrazec »</w:t>
      </w:r>
      <w:r w:rsidR="00F86120" w:rsidRPr="00F86120">
        <w:rPr>
          <w:rFonts w:cs="Arial"/>
          <w:b/>
          <w:bCs/>
          <w:sz w:val="22"/>
        </w:rPr>
        <w:t>Izjava za gospodarski subjekt</w:t>
      </w:r>
      <w:r w:rsidR="00F86120" w:rsidRPr="00F86120">
        <w:rPr>
          <w:rFonts w:cs="Arial"/>
          <w:sz w:val="22"/>
        </w:rPr>
        <w:t>« za vse gospodarske subjekte v ponudbi (tudi za podizvajalce, partnerje v skupni ponudbi in subjekte, katerih zmogljivosti namerava uporabiti ponudnik v skladu z 81. členom ZJN-3)</w:t>
      </w:r>
    </w:p>
    <w:p w14:paraId="4CEE5932" w14:textId="77777777" w:rsidR="00F86120" w:rsidRPr="00F86120" w:rsidRDefault="00F86120" w:rsidP="00F86120">
      <w:pPr>
        <w:rPr>
          <w:rFonts w:cs="Arial"/>
          <w:sz w:val="22"/>
        </w:rPr>
      </w:pPr>
    </w:p>
    <w:p w14:paraId="6EE0C32E" w14:textId="77777777" w:rsidR="00F86120" w:rsidRPr="00F86120" w:rsidRDefault="00F86120" w:rsidP="00F86120">
      <w:pPr>
        <w:rPr>
          <w:rFonts w:cs="Arial"/>
          <w:sz w:val="22"/>
        </w:rPr>
      </w:pPr>
      <w:r w:rsidRPr="00F86120">
        <w:rPr>
          <w:rFonts w:cs="Arial"/>
          <w:sz w:val="22"/>
        </w:rPr>
        <w:lastRenderedPageBreak/>
        <w:t>Obrazec mora vsebovati vse potrebne podatke, da lahko naročnik v uradni evidenci preveri izpolnjevanje predmetnega pogoja. V kolikor takšna preveritev ne bo mogoča, bo naročnik od ponudnika zahteval predložitev kopije vpisa v poslovni register.</w:t>
      </w:r>
    </w:p>
    <w:p w14:paraId="3FACAAC1" w14:textId="77777777" w:rsidR="00F86120" w:rsidRPr="00F86120" w:rsidRDefault="00F86120" w:rsidP="00F86120">
      <w:pPr>
        <w:rPr>
          <w:rFonts w:cs="Arial"/>
          <w:sz w:val="22"/>
        </w:rPr>
      </w:pPr>
    </w:p>
    <w:p w14:paraId="5E1F8F72" w14:textId="77777777" w:rsidR="00F86120" w:rsidRPr="00F86120" w:rsidRDefault="00F86120" w:rsidP="00F86120">
      <w:pPr>
        <w:rPr>
          <w:rFonts w:cs="Arial"/>
          <w:sz w:val="22"/>
        </w:rPr>
      </w:pPr>
      <w:r w:rsidRPr="00F86120">
        <w:rPr>
          <w:rFonts w:cs="Arial"/>
          <w:sz w:val="22"/>
        </w:rPr>
        <w:t>IZPOLNJEVANJE POGOJA: ponudnik, partner (v primeru skupne ponudbe),  podizvajalec.</w:t>
      </w:r>
    </w:p>
    <w:p w14:paraId="4824F0B7" w14:textId="7BCEE060" w:rsidR="001E086B" w:rsidRDefault="00F86120" w:rsidP="00F86120">
      <w:pPr>
        <w:rPr>
          <w:rFonts w:cs="Arial"/>
          <w:sz w:val="22"/>
        </w:rPr>
      </w:pPr>
      <w:r w:rsidRPr="00F86120">
        <w:rPr>
          <w:rFonts w:cs="Arial"/>
          <w:sz w:val="22"/>
        </w:rPr>
        <w:t xml:space="preserve"> </w:t>
      </w:r>
      <w:r w:rsidR="00B131DB" w:rsidRPr="00B131DB">
        <w:rPr>
          <w:rFonts w:cs="Arial"/>
          <w:sz w:val="22"/>
        </w:rPr>
        <w:t xml:space="preserve"> </w:t>
      </w:r>
    </w:p>
    <w:p w14:paraId="21F0168E" w14:textId="3FF087F8" w:rsidR="00763082" w:rsidRPr="00763082" w:rsidRDefault="009F23F1" w:rsidP="00CD1F39">
      <w:pPr>
        <w:pStyle w:val="Naslov2"/>
        <w:rPr>
          <w:rFonts w:cs="Arial"/>
          <w:sz w:val="22"/>
          <w:szCs w:val="22"/>
        </w:rPr>
      </w:pPr>
      <w:bookmarkStart w:id="56" w:name="_Toc164061121"/>
      <w:bookmarkStart w:id="57" w:name="_Hlk163196728"/>
      <w:r w:rsidRPr="00CD347A">
        <w:rPr>
          <w:rFonts w:cs="Arial"/>
          <w:sz w:val="22"/>
          <w:szCs w:val="22"/>
        </w:rPr>
        <w:t>Kadrovska in tehnološka usposobljenost</w:t>
      </w:r>
      <w:bookmarkEnd w:id="56"/>
    </w:p>
    <w:p w14:paraId="132A8011" w14:textId="77777777" w:rsidR="001024A7" w:rsidRPr="001024A7" w:rsidRDefault="001024A7" w:rsidP="00CD1F39">
      <w:pPr>
        <w:rPr>
          <w:b/>
          <w:bCs/>
          <w:sz w:val="22"/>
        </w:rPr>
      </w:pPr>
    </w:p>
    <w:p w14:paraId="68B5C42E" w14:textId="77777777" w:rsidR="00CD1F39" w:rsidRPr="00CD1F39" w:rsidRDefault="00CD1F39" w:rsidP="00CD1F39">
      <w:pPr>
        <w:rPr>
          <w:sz w:val="22"/>
        </w:rPr>
      </w:pPr>
      <w:r w:rsidRPr="00CD1F39">
        <w:rPr>
          <w:sz w:val="22"/>
        </w:rPr>
        <w:t>Ponudnik mora izpolnjevati kadrovske zahteve:</w:t>
      </w:r>
    </w:p>
    <w:p w14:paraId="20340CA1" w14:textId="77777777" w:rsidR="00CD1F39" w:rsidRPr="00CD1F39" w:rsidRDefault="00CD1F39" w:rsidP="00CD1F39">
      <w:pPr>
        <w:rPr>
          <w:sz w:val="22"/>
        </w:rPr>
      </w:pPr>
    </w:p>
    <w:p w14:paraId="262620C1" w14:textId="642AA3E6" w:rsidR="001024A7" w:rsidRDefault="001024A7" w:rsidP="003019A8">
      <w:pPr>
        <w:pStyle w:val="Odstavekseznama"/>
        <w:numPr>
          <w:ilvl w:val="0"/>
          <w:numId w:val="18"/>
        </w:numPr>
        <w:spacing w:after="0"/>
        <w:rPr>
          <w:sz w:val="22"/>
        </w:rPr>
      </w:pPr>
      <w:r>
        <w:rPr>
          <w:sz w:val="22"/>
        </w:rPr>
        <w:t>i</w:t>
      </w:r>
      <w:r w:rsidRPr="001024A7">
        <w:rPr>
          <w:sz w:val="22"/>
        </w:rPr>
        <w:t>zvajalec mora imeti za poln delovni čas zaposlena vsaj dva delavca s stopnjo izobrazbe VII/2, smeri gozdarstvo</w:t>
      </w:r>
      <w:r w:rsidR="00122FF7">
        <w:rPr>
          <w:sz w:val="22"/>
        </w:rPr>
        <w:t>.</w:t>
      </w:r>
    </w:p>
    <w:p w14:paraId="56B09FE1" w14:textId="77777777" w:rsidR="00763082" w:rsidRDefault="00763082" w:rsidP="00763082">
      <w:pPr>
        <w:pStyle w:val="Odstavekseznama"/>
        <w:spacing w:after="0"/>
        <w:rPr>
          <w:sz w:val="22"/>
        </w:rPr>
      </w:pPr>
    </w:p>
    <w:p w14:paraId="622B461A" w14:textId="77777777" w:rsidR="00294B45" w:rsidRPr="00303660" w:rsidRDefault="00294B45" w:rsidP="00294B45">
      <w:pPr>
        <w:pStyle w:val="Odstavekseznama"/>
        <w:spacing w:after="0"/>
        <w:contextualSpacing w:val="0"/>
        <w:rPr>
          <w:rFonts w:cs="Arial"/>
          <w:sz w:val="22"/>
          <w:highlight w:val="yellow"/>
        </w:rPr>
      </w:pPr>
    </w:p>
    <w:p w14:paraId="65A225E9" w14:textId="77777777" w:rsidR="00F86120" w:rsidRPr="00F86120" w:rsidRDefault="00294B45" w:rsidP="00F86120">
      <w:pPr>
        <w:rPr>
          <w:rFonts w:cs="Arial"/>
          <w:bCs/>
          <w:sz w:val="22"/>
        </w:rPr>
      </w:pPr>
      <w:r w:rsidRPr="00F86120">
        <w:rPr>
          <w:rFonts w:cs="Arial"/>
          <w:b/>
          <w:sz w:val="22"/>
        </w:rPr>
        <w:t xml:space="preserve">DOKAZILA: </w:t>
      </w:r>
      <w:r w:rsidR="00F86120" w:rsidRPr="00F86120">
        <w:rPr>
          <w:rFonts w:cs="Arial"/>
          <w:bCs/>
          <w:sz w:val="22"/>
        </w:rPr>
        <w:t>Predložen obrazec »</w:t>
      </w:r>
      <w:r w:rsidR="00F86120" w:rsidRPr="00F86120">
        <w:rPr>
          <w:rFonts w:cs="Arial"/>
          <w:b/>
          <w:sz w:val="22"/>
        </w:rPr>
        <w:t>Seznam kadrov«</w:t>
      </w:r>
      <w:r w:rsidR="00F86120" w:rsidRPr="00F86120">
        <w:rPr>
          <w:rFonts w:cs="Arial"/>
          <w:bCs/>
          <w:sz w:val="22"/>
        </w:rPr>
        <w:t xml:space="preserve"> (s prilogami: M1, podjemna pogodba, avtorska pogodba, dokazilo o izobrazbi ipd.)</w:t>
      </w:r>
    </w:p>
    <w:p w14:paraId="796D6B39" w14:textId="77777777" w:rsidR="00CD1F39" w:rsidRDefault="00CD1F39" w:rsidP="00294B45">
      <w:pPr>
        <w:rPr>
          <w:rFonts w:cs="Arial"/>
          <w:sz w:val="22"/>
        </w:rPr>
      </w:pPr>
    </w:p>
    <w:p w14:paraId="6C9297FE" w14:textId="550BCA46" w:rsidR="007A1FC7" w:rsidRPr="007A1FC7" w:rsidRDefault="00CD1F39" w:rsidP="007A1FC7">
      <w:pPr>
        <w:pStyle w:val="Naslov2"/>
        <w:spacing w:line="0" w:lineRule="atLeast"/>
        <w:rPr>
          <w:rFonts w:cs="Arial"/>
          <w:sz w:val="22"/>
          <w:szCs w:val="22"/>
        </w:rPr>
      </w:pPr>
      <w:bookmarkStart w:id="58" w:name="_Toc469576573"/>
      <w:bookmarkStart w:id="59" w:name="_Toc469644775"/>
      <w:bookmarkStart w:id="60" w:name="_Toc469576575"/>
      <w:bookmarkStart w:id="61" w:name="_Toc469644777"/>
      <w:bookmarkStart w:id="62" w:name="_Toc469576576"/>
      <w:bookmarkStart w:id="63" w:name="_Toc469644778"/>
      <w:bookmarkStart w:id="64" w:name="_Toc469576577"/>
      <w:bookmarkStart w:id="65" w:name="_Toc469644779"/>
      <w:bookmarkStart w:id="66" w:name="_Toc464638533"/>
      <w:bookmarkStart w:id="67" w:name="_Toc464638539"/>
      <w:bookmarkStart w:id="68" w:name="_Toc464638541"/>
      <w:bookmarkStart w:id="69" w:name="_Toc464638544"/>
      <w:bookmarkStart w:id="70" w:name="_Toc464638546"/>
      <w:bookmarkStart w:id="71" w:name="_Toc525287459"/>
      <w:bookmarkStart w:id="72" w:name="_Toc525287460"/>
      <w:bookmarkStart w:id="73" w:name="_Toc525287461"/>
      <w:bookmarkStart w:id="74" w:name="_Toc525287462"/>
      <w:bookmarkStart w:id="75" w:name="_Toc525287463"/>
      <w:bookmarkStart w:id="76" w:name="_Toc525287464"/>
      <w:bookmarkStart w:id="77" w:name="_Toc525287465"/>
      <w:bookmarkStart w:id="78" w:name="_Toc525287466"/>
      <w:bookmarkStart w:id="79" w:name="_Toc525287468"/>
      <w:bookmarkStart w:id="80" w:name="_Toc469576580"/>
      <w:bookmarkStart w:id="81" w:name="_Toc469644782"/>
      <w:bookmarkStart w:id="82" w:name="_Toc469576581"/>
      <w:bookmarkStart w:id="83" w:name="_Toc469644783"/>
      <w:bookmarkStart w:id="84" w:name="_Toc469576582"/>
      <w:bookmarkStart w:id="85" w:name="_Toc469644784"/>
      <w:bookmarkStart w:id="86" w:name="_Toc469576590"/>
      <w:bookmarkStart w:id="87" w:name="_Toc469644792"/>
      <w:bookmarkStart w:id="88" w:name="_Toc469576591"/>
      <w:bookmarkStart w:id="89" w:name="_Toc469644793"/>
      <w:bookmarkStart w:id="90" w:name="_Toc469576593"/>
      <w:bookmarkStart w:id="91" w:name="_Toc469644795"/>
      <w:bookmarkStart w:id="92" w:name="_Toc469576595"/>
      <w:bookmarkStart w:id="93" w:name="_Toc469644797"/>
      <w:bookmarkStart w:id="94" w:name="_Toc469576596"/>
      <w:bookmarkStart w:id="95" w:name="_Toc469644798"/>
      <w:bookmarkStart w:id="96" w:name="_Toc469576597"/>
      <w:bookmarkStart w:id="97" w:name="_Toc469644799"/>
      <w:bookmarkStart w:id="98" w:name="_Toc469576598"/>
      <w:bookmarkStart w:id="99" w:name="_Toc469644800"/>
      <w:bookmarkStart w:id="100" w:name="_Toc469576599"/>
      <w:bookmarkStart w:id="101" w:name="_Toc469644801"/>
      <w:bookmarkStart w:id="102" w:name="_Toc469576600"/>
      <w:bookmarkStart w:id="103" w:name="_Toc469644802"/>
      <w:bookmarkStart w:id="104" w:name="_Toc469576601"/>
      <w:bookmarkStart w:id="105" w:name="_Toc469644803"/>
      <w:bookmarkStart w:id="106" w:name="_Toc469576602"/>
      <w:bookmarkStart w:id="107" w:name="_Toc469644804"/>
      <w:bookmarkStart w:id="108" w:name="_Toc469576603"/>
      <w:bookmarkStart w:id="109" w:name="_Toc469644805"/>
      <w:bookmarkStart w:id="110" w:name="_Toc469576604"/>
      <w:bookmarkStart w:id="111" w:name="_Toc469644806"/>
      <w:bookmarkStart w:id="112" w:name="_Toc469576605"/>
      <w:bookmarkStart w:id="113" w:name="_Toc469644807"/>
      <w:bookmarkStart w:id="114" w:name="_Toc469576606"/>
      <w:bookmarkStart w:id="115" w:name="_Toc469644808"/>
      <w:bookmarkStart w:id="116" w:name="_Toc469576607"/>
      <w:bookmarkStart w:id="117" w:name="_Toc469644809"/>
      <w:bookmarkStart w:id="118" w:name="_Toc469576608"/>
      <w:bookmarkStart w:id="119" w:name="_Toc469644810"/>
      <w:bookmarkStart w:id="120" w:name="_Toc469576609"/>
      <w:bookmarkStart w:id="121" w:name="_Toc469644811"/>
      <w:bookmarkStart w:id="122" w:name="_Toc469576611"/>
      <w:bookmarkStart w:id="123" w:name="_Toc469644813"/>
      <w:bookmarkStart w:id="124" w:name="_Toc469576613"/>
      <w:bookmarkStart w:id="125" w:name="_Toc469644815"/>
      <w:bookmarkStart w:id="126" w:name="_Toc469576614"/>
      <w:bookmarkStart w:id="127" w:name="_Toc469644816"/>
      <w:bookmarkStart w:id="128" w:name="_Toc469576615"/>
      <w:bookmarkStart w:id="129" w:name="_Toc469644817"/>
      <w:bookmarkStart w:id="130" w:name="_Toc469576616"/>
      <w:bookmarkStart w:id="131" w:name="_Toc469644818"/>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rFonts w:cs="Arial"/>
          <w:sz w:val="22"/>
          <w:szCs w:val="22"/>
        </w:rPr>
        <w:t xml:space="preserve"> </w:t>
      </w:r>
      <w:bookmarkStart w:id="132" w:name="_Toc164061122"/>
      <w:r>
        <w:rPr>
          <w:rFonts w:cs="Arial"/>
          <w:sz w:val="22"/>
          <w:szCs w:val="22"/>
        </w:rPr>
        <w:t>Tehnični pogoj oziroma sposobnost</w:t>
      </w:r>
      <w:bookmarkEnd w:id="132"/>
    </w:p>
    <w:p w14:paraId="5B2E336A" w14:textId="77777777" w:rsidR="00CD1F39" w:rsidRPr="00CD1F39" w:rsidRDefault="00CD1F39" w:rsidP="00CD1F39"/>
    <w:p w14:paraId="61F0BE92" w14:textId="7268917C" w:rsidR="00CD1F39" w:rsidRPr="00CD1F39" w:rsidRDefault="00CD1F39" w:rsidP="00CD1F39">
      <w:pPr>
        <w:rPr>
          <w:b/>
          <w:bCs/>
          <w:sz w:val="22"/>
        </w:rPr>
      </w:pPr>
      <w:r w:rsidRPr="00CD1F39">
        <w:rPr>
          <w:b/>
          <w:bCs/>
          <w:sz w:val="22"/>
        </w:rPr>
        <w:t>Ponudnik mora izpolnjevati naslednjo referenčno zahtevo:</w:t>
      </w:r>
    </w:p>
    <w:p w14:paraId="30A2252E" w14:textId="77777777" w:rsidR="00CD1F39" w:rsidRPr="00CD1F39" w:rsidRDefault="00CD1F39" w:rsidP="00CD1F39">
      <w:pPr>
        <w:rPr>
          <w:rFonts w:ascii="Calibri" w:hAnsi="Calibri"/>
          <w:sz w:val="22"/>
        </w:rPr>
      </w:pPr>
    </w:p>
    <w:p w14:paraId="005051FE" w14:textId="3B44383E" w:rsidR="006061C1" w:rsidRPr="006061C1" w:rsidRDefault="00DC4C4D" w:rsidP="006061C1">
      <w:pPr>
        <w:pStyle w:val="Odstavekseznama"/>
        <w:numPr>
          <w:ilvl w:val="0"/>
          <w:numId w:val="19"/>
        </w:numPr>
        <w:rPr>
          <w:sz w:val="22"/>
        </w:rPr>
      </w:pPr>
      <w:r>
        <w:rPr>
          <w:sz w:val="22"/>
        </w:rPr>
        <w:t>d</w:t>
      </w:r>
      <w:r w:rsidR="006061C1">
        <w:rPr>
          <w:sz w:val="22"/>
        </w:rPr>
        <w:t xml:space="preserve">a je pravna oseba </w:t>
      </w:r>
      <w:r w:rsidR="006061C1" w:rsidRPr="006061C1">
        <w:rPr>
          <w:sz w:val="22"/>
        </w:rPr>
        <w:t>v preteklih 15 letih kot partner sodeloval</w:t>
      </w:r>
      <w:r w:rsidR="006061C1">
        <w:rPr>
          <w:sz w:val="22"/>
        </w:rPr>
        <w:t>a</w:t>
      </w:r>
      <w:r w:rsidR="006061C1" w:rsidRPr="006061C1">
        <w:rPr>
          <w:sz w:val="22"/>
        </w:rPr>
        <w:t xml:space="preserve"> na vsaj dveh okoljevarstvenih projektih, delno ali v celoti financiranih iz sredstev EU in so naslavljali izboljšanje habitatov obrečnih gozdov.</w:t>
      </w:r>
    </w:p>
    <w:p w14:paraId="2DA5B746" w14:textId="77777777" w:rsidR="00CD1F39" w:rsidRPr="00CD1F39" w:rsidRDefault="00CD1F39" w:rsidP="00CD1F39">
      <w:pPr>
        <w:pStyle w:val="Odstavekseznama"/>
        <w:spacing w:after="0" w:line="276" w:lineRule="auto"/>
        <w:rPr>
          <w:sz w:val="22"/>
        </w:rPr>
      </w:pPr>
    </w:p>
    <w:p w14:paraId="076A9319" w14:textId="16776212" w:rsidR="00CD1F39" w:rsidRDefault="00CD1F39" w:rsidP="00CD1F39">
      <w:pPr>
        <w:rPr>
          <w:sz w:val="22"/>
        </w:rPr>
      </w:pPr>
      <w:r w:rsidRPr="00CD1F39">
        <w:rPr>
          <w:sz w:val="22"/>
        </w:rPr>
        <w:t>Naročnik bo upošteval le že zaključene projekte, pri čemer se šteje kot datum zaključka projekta dan, ko je referenčni naročnik projekt dokončno prevzel. Ponudnik mora ob prijavi priložiti potrdilo o uspešno zaključenem projektu.</w:t>
      </w:r>
    </w:p>
    <w:p w14:paraId="7CFA09FA" w14:textId="1F5DB9ED" w:rsidR="00CD1F39" w:rsidRDefault="00CD1F39" w:rsidP="00CD1F39">
      <w:pPr>
        <w:rPr>
          <w:sz w:val="22"/>
        </w:rPr>
      </w:pPr>
    </w:p>
    <w:p w14:paraId="11BDA092" w14:textId="63AA0BCB" w:rsidR="00CD1F39" w:rsidRPr="004624B1" w:rsidRDefault="00CD1F39" w:rsidP="00CD1F39">
      <w:pPr>
        <w:rPr>
          <w:rFonts w:cs="Arial"/>
          <w:b/>
          <w:sz w:val="22"/>
        </w:rPr>
      </w:pPr>
      <w:r w:rsidRPr="009065B6">
        <w:rPr>
          <w:rFonts w:cs="Arial"/>
          <w:b/>
          <w:sz w:val="22"/>
        </w:rPr>
        <w:t>DOKAZILA:</w:t>
      </w:r>
      <w:r w:rsidR="00F86120">
        <w:rPr>
          <w:rFonts w:cs="Arial"/>
          <w:b/>
          <w:sz w:val="22"/>
        </w:rPr>
        <w:t xml:space="preserve"> </w:t>
      </w:r>
      <w:r w:rsidR="00F86120">
        <w:rPr>
          <w:rFonts w:cs="Arial"/>
          <w:bCs/>
          <w:sz w:val="22"/>
        </w:rPr>
        <w:t xml:space="preserve">Predložen obrazec </w:t>
      </w:r>
      <w:r w:rsidR="004624B1" w:rsidRPr="004624B1">
        <w:rPr>
          <w:rFonts w:cs="Arial"/>
          <w:b/>
          <w:sz w:val="22"/>
        </w:rPr>
        <w:t>»Referenčno potrdilo«.</w:t>
      </w:r>
    </w:p>
    <w:bookmarkEnd w:id="57"/>
    <w:p w14:paraId="12264BAF" w14:textId="77777777" w:rsidR="00CD1F39" w:rsidRPr="004624B1" w:rsidRDefault="00CD1F39" w:rsidP="00CD1F39">
      <w:pPr>
        <w:rPr>
          <w:b/>
        </w:rPr>
      </w:pPr>
    </w:p>
    <w:p w14:paraId="5A9A8D66" w14:textId="75B75992" w:rsidR="0032399A" w:rsidRPr="004C3269" w:rsidRDefault="0032399A" w:rsidP="004654B2">
      <w:pPr>
        <w:pStyle w:val="Naslov2"/>
        <w:spacing w:line="0" w:lineRule="atLeast"/>
        <w:rPr>
          <w:rFonts w:cs="Arial"/>
          <w:sz w:val="22"/>
          <w:szCs w:val="22"/>
        </w:rPr>
      </w:pPr>
      <w:bookmarkStart w:id="133" w:name="_Toc164061123"/>
      <w:r w:rsidRPr="004C3269">
        <w:rPr>
          <w:rFonts w:cs="Arial"/>
          <w:sz w:val="22"/>
          <w:szCs w:val="22"/>
        </w:rPr>
        <w:t>Drugi pogoji</w:t>
      </w:r>
      <w:bookmarkEnd w:id="133"/>
    </w:p>
    <w:p w14:paraId="4C37A6CA" w14:textId="04FD759C" w:rsidR="00626BC5" w:rsidRDefault="005E415F" w:rsidP="005E415F">
      <w:pPr>
        <w:tabs>
          <w:tab w:val="left" w:pos="817"/>
        </w:tabs>
        <w:spacing w:line="0" w:lineRule="atLeast"/>
        <w:rPr>
          <w:rFonts w:cs="Arial"/>
          <w:sz w:val="22"/>
        </w:rPr>
      </w:pPr>
      <w:bookmarkStart w:id="134" w:name="_Hlk42773684"/>
      <w:r w:rsidRPr="005E415F">
        <w:rPr>
          <w:rFonts w:cs="Arial"/>
          <w:sz w:val="22"/>
        </w:rPr>
        <w:t>Ponudniku ne sme biti prepovedano poslovanje z naročnikom, kot to določa 35. člen Zakona o integriteti in preprečevanju korupcije (Uradni list RS, št. 69/11 – uradno prečiščeno besedilo, 158/20, 3/22 – ZDeb in 16/23 – ZZPri).</w:t>
      </w:r>
    </w:p>
    <w:p w14:paraId="2839DC76" w14:textId="77777777" w:rsidR="005E415F" w:rsidRPr="004C3269" w:rsidRDefault="005E415F" w:rsidP="005E415F">
      <w:pPr>
        <w:tabs>
          <w:tab w:val="left" w:pos="817"/>
        </w:tabs>
        <w:spacing w:line="0" w:lineRule="atLeast"/>
        <w:rPr>
          <w:rFonts w:cs="Arial"/>
          <w:sz w:val="22"/>
        </w:rPr>
      </w:pPr>
    </w:p>
    <w:bookmarkEnd w:id="134"/>
    <w:p w14:paraId="61076A45" w14:textId="46B3FACF" w:rsidR="00F86120" w:rsidRPr="00F86120" w:rsidRDefault="005E415F" w:rsidP="00F86120">
      <w:pPr>
        <w:spacing w:line="0" w:lineRule="atLeast"/>
        <w:rPr>
          <w:rFonts w:cs="Arial"/>
          <w:sz w:val="22"/>
        </w:rPr>
      </w:pPr>
      <w:r w:rsidRPr="005E415F">
        <w:rPr>
          <w:rFonts w:cs="Arial"/>
          <w:b/>
          <w:bCs/>
          <w:sz w:val="22"/>
        </w:rPr>
        <w:t>DOKAZILA:</w:t>
      </w:r>
      <w:r>
        <w:rPr>
          <w:rFonts w:cs="Arial"/>
          <w:b/>
          <w:bCs/>
          <w:sz w:val="22"/>
        </w:rPr>
        <w:t xml:space="preserve"> </w:t>
      </w:r>
      <w:r w:rsidR="00F86120" w:rsidRPr="00F86120">
        <w:rPr>
          <w:rFonts w:cs="Arial"/>
          <w:sz w:val="22"/>
        </w:rPr>
        <w:t xml:space="preserve">Izpolnjen in podpisan obrazec </w:t>
      </w:r>
      <w:r w:rsidR="00F86120" w:rsidRPr="00F86120">
        <w:rPr>
          <w:rFonts w:cs="Arial"/>
          <w:b/>
          <w:bCs/>
          <w:sz w:val="22"/>
        </w:rPr>
        <w:t>»Izjava za gospodarski subjekt</w:t>
      </w:r>
      <w:r w:rsidR="00F86120">
        <w:rPr>
          <w:rFonts w:cs="Arial"/>
          <w:sz w:val="22"/>
        </w:rPr>
        <w:t>«.</w:t>
      </w:r>
    </w:p>
    <w:p w14:paraId="7484C077" w14:textId="77777777" w:rsidR="00F86120" w:rsidRPr="00F86120" w:rsidRDefault="00F86120" w:rsidP="00F86120">
      <w:pPr>
        <w:spacing w:line="0" w:lineRule="atLeast"/>
        <w:rPr>
          <w:rFonts w:cs="Arial"/>
          <w:sz w:val="22"/>
        </w:rPr>
      </w:pPr>
    </w:p>
    <w:p w14:paraId="23D8888C" w14:textId="77777777" w:rsidR="00F86120" w:rsidRPr="00F86120" w:rsidRDefault="00F86120" w:rsidP="00F86120">
      <w:pPr>
        <w:spacing w:line="0" w:lineRule="atLeast"/>
        <w:rPr>
          <w:rFonts w:cs="Arial"/>
          <w:sz w:val="22"/>
        </w:rPr>
      </w:pPr>
      <w:r w:rsidRPr="00F86120">
        <w:rPr>
          <w:rFonts w:cs="Arial"/>
          <w:sz w:val="22"/>
        </w:rPr>
        <w:t>IZPOLNJEVANJE POGOJA: ponudnik, partner, podizvajalec.</w:t>
      </w:r>
    </w:p>
    <w:p w14:paraId="0A36440E" w14:textId="77777777" w:rsidR="00603165" w:rsidRPr="004C3269" w:rsidRDefault="00603165" w:rsidP="004654B2">
      <w:pPr>
        <w:tabs>
          <w:tab w:val="left" w:pos="887"/>
        </w:tabs>
        <w:spacing w:line="0" w:lineRule="atLeast"/>
        <w:rPr>
          <w:rFonts w:cs="Arial"/>
          <w:sz w:val="22"/>
        </w:rPr>
      </w:pPr>
    </w:p>
    <w:p w14:paraId="00811905" w14:textId="7182A77E" w:rsidR="00FD7C74" w:rsidRDefault="00A80829" w:rsidP="004654B2">
      <w:pPr>
        <w:pStyle w:val="Naslov1"/>
        <w:spacing w:line="0" w:lineRule="atLeast"/>
        <w:rPr>
          <w:rFonts w:cs="Arial"/>
          <w:sz w:val="22"/>
          <w:szCs w:val="22"/>
        </w:rPr>
      </w:pPr>
      <w:bookmarkStart w:id="135" w:name="_Toc336851744"/>
      <w:bookmarkStart w:id="136" w:name="_Toc336851792"/>
      <w:bookmarkStart w:id="137" w:name="_Toc164061124"/>
      <w:r w:rsidRPr="004C3269">
        <w:rPr>
          <w:rFonts w:cs="Arial"/>
          <w:sz w:val="22"/>
          <w:szCs w:val="22"/>
        </w:rPr>
        <w:t>meril</w:t>
      </w:r>
      <w:bookmarkEnd w:id="135"/>
      <w:bookmarkEnd w:id="136"/>
      <w:r w:rsidR="00D35084" w:rsidRPr="004C3269">
        <w:rPr>
          <w:rFonts w:cs="Arial"/>
          <w:sz w:val="22"/>
          <w:szCs w:val="22"/>
        </w:rPr>
        <w:t>o</w:t>
      </w:r>
      <w:bookmarkEnd w:id="137"/>
    </w:p>
    <w:p w14:paraId="6B9266C9" w14:textId="70CBB296" w:rsidR="00F5068D" w:rsidRDefault="00F5068D" w:rsidP="00F5068D">
      <w:pPr>
        <w:rPr>
          <w:rFonts w:cs="Arial"/>
          <w:sz w:val="22"/>
        </w:rPr>
      </w:pPr>
      <w:bookmarkStart w:id="138" w:name="_Hlk124151181"/>
      <w:r w:rsidRPr="006E1A22">
        <w:rPr>
          <w:rFonts w:cs="Arial"/>
          <w:sz w:val="22"/>
        </w:rPr>
        <w:t xml:space="preserve">Merilo za izbor najugodnejše ponudbe </w:t>
      </w:r>
      <w:r w:rsidRPr="002D75E1">
        <w:rPr>
          <w:rFonts w:cs="Arial"/>
          <w:sz w:val="22"/>
        </w:rPr>
        <w:t xml:space="preserve">je </w:t>
      </w:r>
      <w:r w:rsidR="00632278" w:rsidRPr="00B93F00">
        <w:rPr>
          <w:rFonts w:cs="Arial"/>
          <w:b/>
          <w:bCs/>
          <w:sz w:val="22"/>
        </w:rPr>
        <w:t xml:space="preserve">najnižja </w:t>
      </w:r>
      <w:r w:rsidR="00320689" w:rsidRPr="00B93F00">
        <w:rPr>
          <w:rFonts w:cs="Arial"/>
          <w:b/>
          <w:bCs/>
          <w:sz w:val="22"/>
        </w:rPr>
        <w:t xml:space="preserve">skupna </w:t>
      </w:r>
      <w:r w:rsidR="00632278" w:rsidRPr="00B93F00">
        <w:rPr>
          <w:rFonts w:cs="Arial"/>
          <w:b/>
          <w:bCs/>
          <w:sz w:val="22"/>
        </w:rPr>
        <w:t>ponujena cena v EUR brez DDV</w:t>
      </w:r>
      <w:r w:rsidR="00632278">
        <w:rPr>
          <w:rFonts w:cs="Arial"/>
          <w:sz w:val="22"/>
        </w:rPr>
        <w:t>.</w:t>
      </w:r>
    </w:p>
    <w:p w14:paraId="518F1662" w14:textId="636A2C7F" w:rsidR="00973521" w:rsidRDefault="00973521" w:rsidP="00F5068D">
      <w:pPr>
        <w:rPr>
          <w:rFonts w:cs="Arial"/>
          <w:sz w:val="22"/>
        </w:rPr>
      </w:pPr>
    </w:p>
    <w:p w14:paraId="01F37F90" w14:textId="58A9C24C" w:rsidR="00F5068D" w:rsidRDefault="009231E8" w:rsidP="00F5068D">
      <w:pPr>
        <w:spacing w:line="0" w:lineRule="atLeast"/>
        <w:rPr>
          <w:rFonts w:cs="Arial"/>
          <w:sz w:val="22"/>
        </w:rPr>
      </w:pPr>
      <w:r>
        <w:rPr>
          <w:rFonts w:cs="Arial"/>
          <w:sz w:val="22"/>
        </w:rPr>
        <w:t>V</w:t>
      </w:r>
      <w:r w:rsidR="00F5068D" w:rsidRPr="00F91E4F">
        <w:rPr>
          <w:rFonts w:cs="Arial"/>
          <w:sz w:val="22"/>
        </w:rPr>
        <w:t xml:space="preserve"> primeru, da dv</w:t>
      </w:r>
      <w:r w:rsidR="00F71712">
        <w:rPr>
          <w:rFonts w:cs="Arial"/>
          <w:sz w:val="22"/>
        </w:rPr>
        <w:t>a</w:t>
      </w:r>
      <w:r w:rsidR="00F5068D" w:rsidRPr="00F91E4F">
        <w:rPr>
          <w:rFonts w:cs="Arial"/>
          <w:sz w:val="22"/>
        </w:rPr>
        <w:t xml:space="preserve"> ali več ponu</w:t>
      </w:r>
      <w:r w:rsidR="00F71712">
        <w:rPr>
          <w:rFonts w:cs="Arial"/>
          <w:sz w:val="22"/>
        </w:rPr>
        <w:t xml:space="preserve">dnikov </w:t>
      </w:r>
      <w:r w:rsidR="00AE4967">
        <w:rPr>
          <w:rFonts w:cs="Arial"/>
          <w:sz w:val="22"/>
        </w:rPr>
        <w:t>podaj najnižjo skupno ceno</w:t>
      </w:r>
      <w:r w:rsidR="00F5068D" w:rsidRPr="00F91E4F">
        <w:rPr>
          <w:rFonts w:cs="Arial"/>
          <w:sz w:val="22"/>
        </w:rPr>
        <w:t xml:space="preserve">, bo naročnik izbral najugodnejšega ponudnika z javnim žrebom. Izmed teh ponudnikov bo izbran tisti ponudnik, </w:t>
      </w:r>
      <w:r w:rsidR="00F5068D" w:rsidRPr="00786A01">
        <w:rPr>
          <w:rFonts w:cs="Arial"/>
          <w:sz w:val="22"/>
        </w:rPr>
        <w:lastRenderedPageBreak/>
        <w:t>ki bo prvi izžreban.</w:t>
      </w:r>
      <w:r w:rsidR="00F5068D" w:rsidRPr="00F91E4F">
        <w:rPr>
          <w:rFonts w:cs="Arial"/>
          <w:sz w:val="22"/>
        </w:rPr>
        <w:t xml:space="preserve">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67EC489D" w14:textId="3FFBDEFD" w:rsidR="00120550" w:rsidRPr="004C3269" w:rsidRDefault="000020E7" w:rsidP="004654B2">
      <w:pPr>
        <w:pStyle w:val="Naslov1"/>
        <w:spacing w:line="0" w:lineRule="atLeast"/>
        <w:rPr>
          <w:rFonts w:cs="Arial"/>
          <w:sz w:val="22"/>
          <w:szCs w:val="22"/>
        </w:rPr>
      </w:pPr>
      <w:bookmarkStart w:id="139" w:name="_Toc336851746"/>
      <w:bookmarkStart w:id="140" w:name="_Toc336851794"/>
      <w:bookmarkStart w:id="141" w:name="_Toc164061125"/>
      <w:bookmarkEnd w:id="138"/>
      <w:r w:rsidRPr="004C3269">
        <w:rPr>
          <w:rFonts w:cs="Arial"/>
          <w:sz w:val="22"/>
          <w:szCs w:val="22"/>
        </w:rPr>
        <w:t>P</w:t>
      </w:r>
      <w:r w:rsidR="00120550" w:rsidRPr="004C3269">
        <w:rPr>
          <w:rFonts w:cs="Arial"/>
          <w:sz w:val="22"/>
          <w:szCs w:val="22"/>
        </w:rPr>
        <w:t>onudbena dokumentacija</w:t>
      </w:r>
      <w:bookmarkEnd w:id="139"/>
      <w:bookmarkEnd w:id="140"/>
      <w:bookmarkEnd w:id="141"/>
    </w:p>
    <w:p w14:paraId="6EAAAA37" w14:textId="287F0A7B" w:rsidR="00120550" w:rsidRPr="004C3269" w:rsidRDefault="00120550" w:rsidP="004654B2">
      <w:pPr>
        <w:spacing w:line="0" w:lineRule="atLeast"/>
        <w:rPr>
          <w:rFonts w:cs="Arial"/>
          <w:sz w:val="22"/>
        </w:rPr>
      </w:pPr>
      <w:r w:rsidRPr="004C3269">
        <w:rPr>
          <w:rFonts w:cs="Arial"/>
          <w:sz w:val="22"/>
        </w:rPr>
        <w:t>Ponudbeno dokumentacijo sestavljajo naslednji dokumenti:</w:t>
      </w:r>
    </w:p>
    <w:p w14:paraId="2CC1D8BB" w14:textId="7A55180F" w:rsidR="0074403A" w:rsidRPr="004C3269" w:rsidRDefault="0074403A" w:rsidP="004654B2">
      <w:pPr>
        <w:spacing w:line="0" w:lineRule="atLeast"/>
        <w:rPr>
          <w:rFonts w:cs="Arial"/>
          <w:sz w:val="22"/>
        </w:rPr>
      </w:pPr>
    </w:p>
    <w:p w14:paraId="42FE2973" w14:textId="2346D408" w:rsidR="002D7196" w:rsidRDefault="002D7196" w:rsidP="003019A8">
      <w:pPr>
        <w:pStyle w:val="Odstavekseznama"/>
        <w:numPr>
          <w:ilvl w:val="0"/>
          <w:numId w:val="4"/>
        </w:numPr>
        <w:spacing w:line="0" w:lineRule="atLeast"/>
        <w:rPr>
          <w:rFonts w:cs="Arial"/>
          <w:b/>
          <w:sz w:val="22"/>
        </w:rPr>
      </w:pPr>
      <w:r w:rsidRPr="00A52484">
        <w:rPr>
          <w:rFonts w:cs="Arial"/>
          <w:sz w:val="22"/>
        </w:rPr>
        <w:t>obrazec »</w:t>
      </w:r>
      <w:r w:rsidR="00F84C37" w:rsidRPr="006D4268">
        <w:rPr>
          <w:rFonts w:cs="Arial"/>
          <w:b/>
          <w:sz w:val="22"/>
        </w:rPr>
        <w:t>P</w:t>
      </w:r>
      <w:r w:rsidRPr="006D4268">
        <w:rPr>
          <w:rFonts w:cs="Arial"/>
          <w:b/>
          <w:sz w:val="22"/>
        </w:rPr>
        <w:t>redračun</w:t>
      </w:r>
      <w:r w:rsidR="00567BB4" w:rsidRPr="006D4268">
        <w:rPr>
          <w:rFonts w:cs="Arial"/>
          <w:b/>
          <w:sz w:val="22"/>
        </w:rPr>
        <w:t>«</w:t>
      </w:r>
      <w:r w:rsidR="00A52484" w:rsidRPr="006D4268">
        <w:rPr>
          <w:rFonts w:cs="Arial"/>
          <w:b/>
          <w:sz w:val="22"/>
        </w:rPr>
        <w:t>;</w:t>
      </w:r>
    </w:p>
    <w:p w14:paraId="004979B5" w14:textId="6F410461" w:rsidR="00567BB4" w:rsidRPr="00A52484" w:rsidRDefault="0074403A" w:rsidP="003019A8">
      <w:pPr>
        <w:pStyle w:val="Odstavekseznama"/>
        <w:numPr>
          <w:ilvl w:val="0"/>
          <w:numId w:val="4"/>
        </w:numPr>
        <w:spacing w:line="0" w:lineRule="atLeast"/>
        <w:rPr>
          <w:rFonts w:cs="Arial"/>
          <w:bCs/>
          <w:sz w:val="22"/>
        </w:rPr>
      </w:pPr>
      <w:r w:rsidRPr="00A52484">
        <w:rPr>
          <w:rFonts w:cs="Arial"/>
          <w:bCs/>
          <w:sz w:val="22"/>
        </w:rPr>
        <w:t xml:space="preserve">obrazec </w:t>
      </w:r>
      <w:r w:rsidRPr="006D4268">
        <w:rPr>
          <w:rFonts w:cs="Arial"/>
          <w:b/>
          <w:sz w:val="22"/>
        </w:rPr>
        <w:t>»Ponudba«</w:t>
      </w:r>
      <w:r w:rsidR="00A52484" w:rsidRPr="006D4268">
        <w:rPr>
          <w:rFonts w:cs="Arial"/>
          <w:b/>
          <w:sz w:val="22"/>
        </w:rPr>
        <w:t>;</w:t>
      </w:r>
    </w:p>
    <w:p w14:paraId="3C669AC6" w14:textId="2882C425" w:rsidR="003F0606" w:rsidRPr="00F86120" w:rsidRDefault="00065E5E" w:rsidP="003F0606">
      <w:pPr>
        <w:pStyle w:val="Odstavekseznama"/>
        <w:numPr>
          <w:ilvl w:val="0"/>
          <w:numId w:val="4"/>
        </w:numPr>
        <w:rPr>
          <w:rFonts w:cs="Arial"/>
          <w:bCs/>
          <w:sz w:val="22"/>
        </w:rPr>
      </w:pPr>
      <w:r w:rsidRPr="00F86120">
        <w:rPr>
          <w:rFonts w:cs="Arial"/>
          <w:bCs/>
          <w:sz w:val="22"/>
        </w:rPr>
        <w:t xml:space="preserve">obrazec </w:t>
      </w:r>
      <w:r w:rsidRPr="00F86120">
        <w:rPr>
          <w:rFonts w:cs="Arial"/>
          <w:b/>
          <w:sz w:val="22"/>
        </w:rPr>
        <w:t>»</w:t>
      </w:r>
      <w:r w:rsidR="00F86120" w:rsidRPr="00F86120">
        <w:rPr>
          <w:rFonts w:cs="Arial"/>
          <w:b/>
          <w:sz w:val="22"/>
        </w:rPr>
        <w:t>Izjava za gospodarski subjekt</w:t>
      </w:r>
      <w:r w:rsidRPr="00F86120">
        <w:rPr>
          <w:rFonts w:cs="Arial"/>
          <w:b/>
          <w:sz w:val="22"/>
        </w:rPr>
        <w:t>«</w:t>
      </w:r>
      <w:r w:rsidRPr="00F86120">
        <w:rPr>
          <w:rFonts w:cs="Arial"/>
          <w:bCs/>
          <w:sz w:val="22"/>
        </w:rPr>
        <w:t xml:space="preserve"> (za vse gospodarske subjekte</w:t>
      </w:r>
      <w:r w:rsidR="00A52484" w:rsidRPr="00F86120">
        <w:rPr>
          <w:rFonts w:cs="Arial"/>
          <w:bCs/>
          <w:sz w:val="22"/>
        </w:rPr>
        <w:t>, ki nastopajo v ponudbi);</w:t>
      </w:r>
      <w:r w:rsidR="003F0606" w:rsidRPr="00F86120">
        <w:t xml:space="preserve"> </w:t>
      </w:r>
    </w:p>
    <w:p w14:paraId="0916BE7C" w14:textId="5B40D54A" w:rsidR="00413796" w:rsidRPr="00F86120" w:rsidRDefault="00413796" w:rsidP="003019A8">
      <w:pPr>
        <w:pStyle w:val="Odstavekseznama"/>
        <w:numPr>
          <w:ilvl w:val="0"/>
          <w:numId w:val="4"/>
        </w:numPr>
        <w:spacing w:line="0" w:lineRule="atLeast"/>
        <w:rPr>
          <w:rFonts w:cs="Arial"/>
          <w:b/>
          <w:sz w:val="22"/>
        </w:rPr>
      </w:pPr>
      <w:r w:rsidRPr="00F86120">
        <w:rPr>
          <w:rFonts w:cs="Arial"/>
          <w:bCs/>
          <w:sz w:val="22"/>
        </w:rPr>
        <w:t xml:space="preserve">obrazec </w:t>
      </w:r>
      <w:r w:rsidRPr="00F86120">
        <w:rPr>
          <w:rFonts w:cs="Arial"/>
          <w:b/>
          <w:sz w:val="22"/>
        </w:rPr>
        <w:t>»</w:t>
      </w:r>
      <w:r w:rsidR="00F71712" w:rsidRPr="00F86120">
        <w:rPr>
          <w:rFonts w:cs="Arial"/>
          <w:b/>
          <w:sz w:val="22"/>
        </w:rPr>
        <w:t>Seznam kadrov</w:t>
      </w:r>
      <w:r w:rsidRPr="00F86120">
        <w:rPr>
          <w:rFonts w:cs="Arial"/>
          <w:bCs/>
          <w:sz w:val="22"/>
        </w:rPr>
        <w:t>«</w:t>
      </w:r>
      <w:r w:rsidR="008514EF" w:rsidRPr="00F86120">
        <w:rPr>
          <w:rFonts w:cs="Arial"/>
          <w:bCs/>
          <w:sz w:val="22"/>
        </w:rPr>
        <w:t xml:space="preserve"> </w:t>
      </w:r>
      <w:r w:rsidR="00065E5E" w:rsidRPr="00F86120">
        <w:rPr>
          <w:rFonts w:cs="Arial"/>
          <w:bCs/>
          <w:sz w:val="22"/>
        </w:rPr>
        <w:t xml:space="preserve">ter </w:t>
      </w:r>
      <w:r w:rsidR="00065E5E" w:rsidRPr="00F86120">
        <w:rPr>
          <w:rFonts w:cs="Arial"/>
          <w:b/>
          <w:sz w:val="22"/>
        </w:rPr>
        <w:t>kopije zahtevanih dokazil</w:t>
      </w:r>
      <w:r w:rsidR="009D1ADB" w:rsidRPr="00F86120">
        <w:rPr>
          <w:rFonts w:cs="Arial"/>
          <w:bCs/>
          <w:sz w:val="22"/>
        </w:rPr>
        <w:t xml:space="preserve"> </w:t>
      </w:r>
    </w:p>
    <w:p w14:paraId="4D32D400" w14:textId="261033B2" w:rsidR="003F0606" w:rsidRPr="00786A01" w:rsidRDefault="00F71712" w:rsidP="003F0606">
      <w:pPr>
        <w:pStyle w:val="Odstavekseznama"/>
        <w:numPr>
          <w:ilvl w:val="0"/>
          <w:numId w:val="4"/>
        </w:numPr>
        <w:spacing w:line="0" w:lineRule="atLeast"/>
        <w:rPr>
          <w:rFonts w:cs="Arial"/>
          <w:sz w:val="22"/>
        </w:rPr>
      </w:pPr>
      <w:r w:rsidRPr="00786A01">
        <w:rPr>
          <w:rFonts w:cs="Arial"/>
          <w:sz w:val="22"/>
        </w:rPr>
        <w:t xml:space="preserve">obrazec </w:t>
      </w:r>
      <w:r w:rsidRPr="00786A01">
        <w:rPr>
          <w:rFonts w:cs="Arial"/>
          <w:b/>
          <w:bCs/>
          <w:sz w:val="22"/>
        </w:rPr>
        <w:t>»Referenčno potrdilo«</w:t>
      </w:r>
      <w:r w:rsidRPr="00786A01">
        <w:rPr>
          <w:rFonts w:cs="Arial"/>
          <w:sz w:val="22"/>
        </w:rPr>
        <w:t xml:space="preserve"> </w:t>
      </w:r>
    </w:p>
    <w:p w14:paraId="2ED9A481" w14:textId="1E412E06" w:rsidR="00065E5E" w:rsidRPr="00F86120" w:rsidRDefault="003F0606" w:rsidP="003F0606">
      <w:pPr>
        <w:pStyle w:val="Odstavekseznama"/>
        <w:numPr>
          <w:ilvl w:val="0"/>
          <w:numId w:val="4"/>
        </w:numPr>
        <w:spacing w:line="0" w:lineRule="atLeast"/>
        <w:rPr>
          <w:rFonts w:cs="Arial"/>
          <w:b/>
          <w:sz w:val="22"/>
        </w:rPr>
      </w:pPr>
      <w:r w:rsidRPr="00786A01">
        <w:rPr>
          <w:rFonts w:cs="Arial"/>
          <w:b/>
          <w:bCs/>
          <w:sz w:val="22"/>
        </w:rPr>
        <w:t>»Finančno zavarovanje za dobro izvedbo pogodbenih</w:t>
      </w:r>
      <w:r w:rsidRPr="00F86120">
        <w:rPr>
          <w:rFonts w:cs="Arial"/>
          <w:b/>
          <w:bCs/>
          <w:sz w:val="22"/>
        </w:rPr>
        <w:t xml:space="preserve"> obveznosti«</w:t>
      </w:r>
      <w:r w:rsidRPr="00F86120">
        <w:rPr>
          <w:rFonts w:cs="Arial"/>
          <w:sz w:val="22"/>
        </w:rPr>
        <w:t xml:space="preserve"> </w:t>
      </w:r>
      <w:r w:rsidR="00F71712" w:rsidRPr="00F86120">
        <w:rPr>
          <w:rFonts w:cs="Arial"/>
          <w:sz w:val="22"/>
        </w:rPr>
        <w:t xml:space="preserve">ter </w:t>
      </w:r>
    </w:p>
    <w:p w14:paraId="21ADAE60" w14:textId="0C8AB654" w:rsidR="001A7A8A" w:rsidRPr="00F86120" w:rsidRDefault="001A7A8A" w:rsidP="003F0606">
      <w:pPr>
        <w:pStyle w:val="Odstavekseznama"/>
        <w:numPr>
          <w:ilvl w:val="0"/>
          <w:numId w:val="4"/>
        </w:numPr>
        <w:rPr>
          <w:rFonts w:cs="Arial"/>
          <w:b/>
          <w:sz w:val="22"/>
        </w:rPr>
      </w:pPr>
      <w:r w:rsidRPr="00F86120">
        <w:rPr>
          <w:rFonts w:cs="Arial"/>
          <w:bCs/>
          <w:sz w:val="22"/>
        </w:rPr>
        <w:t xml:space="preserve">obrazec </w:t>
      </w:r>
      <w:r w:rsidRPr="00F86120">
        <w:rPr>
          <w:rFonts w:cs="Arial"/>
          <w:b/>
          <w:sz w:val="22"/>
        </w:rPr>
        <w:t>»Izjava o lastniški strukturi gospodarskega subjekta«</w:t>
      </w:r>
      <w:r w:rsidR="00A52484" w:rsidRPr="00F86120">
        <w:rPr>
          <w:rFonts w:cs="Arial"/>
          <w:b/>
          <w:sz w:val="22"/>
        </w:rPr>
        <w:t>.</w:t>
      </w:r>
    </w:p>
    <w:p w14:paraId="5D22F8BF" w14:textId="77777777" w:rsidR="001A7A8A" w:rsidRPr="006D4268" w:rsidRDefault="001A7A8A" w:rsidP="001A7A8A">
      <w:pPr>
        <w:pStyle w:val="Odstavekseznama"/>
        <w:spacing w:line="0" w:lineRule="atLeast"/>
        <w:rPr>
          <w:rFonts w:cs="Arial"/>
          <w:b/>
          <w:sz w:val="22"/>
          <w:highlight w:val="yellow"/>
        </w:rPr>
      </w:pPr>
    </w:p>
    <w:p w14:paraId="305E272C" w14:textId="7873206E" w:rsidR="00B866AD" w:rsidRPr="004C3269" w:rsidRDefault="00B866AD" w:rsidP="00B866AD">
      <w:pPr>
        <w:spacing w:line="0" w:lineRule="atLeast"/>
        <w:rPr>
          <w:rFonts w:cs="Arial"/>
          <w:sz w:val="22"/>
        </w:rPr>
      </w:pPr>
      <w:r w:rsidRPr="004C3269">
        <w:rPr>
          <w:rFonts w:cs="Arial"/>
          <w:sz w:val="22"/>
        </w:rPr>
        <w:t>Ponudnik v ponudbi priloži le dokumente, ki so navedeni v tej točki. Po pregledu ponudb bo naročnik najugodnejšega ponudnika</w:t>
      </w:r>
      <w:r w:rsidR="00567BB4">
        <w:rPr>
          <w:rFonts w:cs="Arial"/>
          <w:sz w:val="22"/>
        </w:rPr>
        <w:t xml:space="preserve">, v kolikor bo to potrebno, </w:t>
      </w:r>
      <w:r w:rsidRPr="004C3269">
        <w:rPr>
          <w:rFonts w:cs="Arial"/>
          <w:sz w:val="22"/>
        </w:rPr>
        <w:t xml:space="preserve">pozval k predložitvi ostalih dokazil, kot je navedeno </w:t>
      </w:r>
      <w:r w:rsidR="009B74C9">
        <w:rPr>
          <w:rFonts w:cs="Arial"/>
          <w:sz w:val="22"/>
        </w:rPr>
        <w:t>k</w:t>
      </w:r>
      <w:r w:rsidRPr="004C3269">
        <w:rPr>
          <w:rFonts w:cs="Arial"/>
          <w:sz w:val="22"/>
        </w:rPr>
        <w:t xml:space="preserve"> posameznim zahtevanim pogojem oziroma razlogom za izključitev.</w:t>
      </w:r>
    </w:p>
    <w:p w14:paraId="27118958" w14:textId="77777777" w:rsidR="00B866AD" w:rsidRPr="004C3269" w:rsidRDefault="00B866AD" w:rsidP="00B866AD">
      <w:pPr>
        <w:spacing w:line="0" w:lineRule="atLeast"/>
        <w:rPr>
          <w:rFonts w:cs="Arial"/>
          <w:sz w:val="22"/>
        </w:rPr>
      </w:pPr>
    </w:p>
    <w:p w14:paraId="66CEBDF2" w14:textId="77777777" w:rsidR="00B866AD" w:rsidRPr="004C3269" w:rsidRDefault="00B866AD" w:rsidP="00B866AD">
      <w:pPr>
        <w:spacing w:line="0" w:lineRule="atLeast"/>
        <w:rPr>
          <w:rFonts w:cs="Arial"/>
          <w:sz w:val="22"/>
        </w:rPr>
      </w:pPr>
      <w:r w:rsidRPr="004C3269">
        <w:rPr>
          <w:rFonts w:cs="Arial"/>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459E9F9" w14:textId="77777777" w:rsidR="00B866AD" w:rsidRPr="004C3269" w:rsidRDefault="00B866AD" w:rsidP="00B866AD">
      <w:pPr>
        <w:spacing w:line="0" w:lineRule="atLeast"/>
        <w:rPr>
          <w:rFonts w:cs="Arial"/>
          <w:sz w:val="22"/>
        </w:rPr>
      </w:pPr>
    </w:p>
    <w:p w14:paraId="0E3FFEA8" w14:textId="77777777" w:rsidR="00B979DF" w:rsidRDefault="00B866AD" w:rsidP="00B866AD">
      <w:pPr>
        <w:spacing w:line="0" w:lineRule="atLeast"/>
        <w:rPr>
          <w:rFonts w:cs="Arial"/>
          <w:sz w:val="22"/>
        </w:rPr>
      </w:pPr>
      <w:r w:rsidRPr="004C3269">
        <w:rPr>
          <w:rFonts w:cs="Arial"/>
          <w:sz w:val="22"/>
        </w:rPr>
        <w:t>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w:t>
      </w:r>
      <w:r w:rsidR="00B979DF">
        <w:rPr>
          <w:rFonts w:cs="Arial"/>
          <w:sz w:val="22"/>
        </w:rPr>
        <w:t xml:space="preserve"> teh navodilih.</w:t>
      </w:r>
    </w:p>
    <w:p w14:paraId="09206CCE" w14:textId="77777777" w:rsidR="00B979DF" w:rsidRDefault="00B979DF" w:rsidP="00B866AD">
      <w:pPr>
        <w:spacing w:line="0" w:lineRule="atLeast"/>
        <w:rPr>
          <w:rFonts w:cs="Arial"/>
          <w:sz w:val="22"/>
        </w:rPr>
      </w:pPr>
    </w:p>
    <w:p w14:paraId="738B1234" w14:textId="39465638" w:rsidR="00212EED" w:rsidRDefault="00B866AD" w:rsidP="00212EED">
      <w:pPr>
        <w:spacing w:line="0" w:lineRule="atLeast"/>
        <w:rPr>
          <w:rFonts w:cs="Arial"/>
          <w:sz w:val="22"/>
        </w:rPr>
      </w:pPr>
      <w:r w:rsidRPr="004C3269">
        <w:rPr>
          <w:rFonts w:cs="Arial"/>
          <w:sz w:val="22"/>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84C16C1" w14:textId="4D2ADAFD" w:rsidR="00E96FEA" w:rsidRPr="00780877" w:rsidRDefault="003C1983" w:rsidP="003857D0">
      <w:pPr>
        <w:pStyle w:val="Naslov1"/>
        <w:spacing w:line="0" w:lineRule="atLeast"/>
        <w:rPr>
          <w:rFonts w:cs="Arial"/>
          <w:sz w:val="22"/>
          <w:szCs w:val="22"/>
        </w:rPr>
      </w:pPr>
      <w:bookmarkStart w:id="142" w:name="_Toc164061126"/>
      <w:r w:rsidRPr="00780877">
        <w:rPr>
          <w:rFonts w:cs="Arial"/>
          <w:sz w:val="22"/>
          <w:szCs w:val="22"/>
        </w:rPr>
        <w:t>PREDRAČUN</w:t>
      </w:r>
      <w:r w:rsidR="002D7196" w:rsidRPr="00780877">
        <w:rPr>
          <w:rFonts w:cs="Arial"/>
          <w:sz w:val="22"/>
          <w:szCs w:val="22"/>
        </w:rPr>
        <w:t xml:space="preserve"> IN PONUDBENA VREDNOST</w:t>
      </w:r>
      <w:bookmarkEnd w:id="142"/>
      <w:r w:rsidR="009E0D93" w:rsidRPr="00780877">
        <w:rPr>
          <w:rFonts w:cs="Arial"/>
          <w:sz w:val="22"/>
          <w:szCs w:val="22"/>
        </w:rPr>
        <w:t xml:space="preserve"> </w:t>
      </w:r>
    </w:p>
    <w:p w14:paraId="42BFA692" w14:textId="47CC0085" w:rsidR="00B866AD" w:rsidRPr="004C3269" w:rsidRDefault="00B866AD" w:rsidP="00B866AD">
      <w:pPr>
        <w:rPr>
          <w:rFonts w:cs="Arial"/>
          <w:sz w:val="22"/>
        </w:rPr>
      </w:pPr>
      <w:r w:rsidRPr="00780877">
        <w:rPr>
          <w:rFonts w:cs="Arial"/>
          <w:sz w:val="22"/>
        </w:rPr>
        <w:t>Ponudben</w:t>
      </w:r>
      <w:r w:rsidR="00283E9E">
        <w:rPr>
          <w:rFonts w:cs="Arial"/>
          <w:sz w:val="22"/>
        </w:rPr>
        <w:t>a</w:t>
      </w:r>
      <w:r w:rsidRPr="00780877">
        <w:rPr>
          <w:rFonts w:cs="Arial"/>
          <w:sz w:val="22"/>
        </w:rPr>
        <w:t xml:space="preserve"> cen</w:t>
      </w:r>
      <w:r w:rsidR="00283E9E">
        <w:rPr>
          <w:rFonts w:cs="Arial"/>
          <w:sz w:val="22"/>
        </w:rPr>
        <w:t>a</w:t>
      </w:r>
      <w:r w:rsidRPr="00780877">
        <w:rPr>
          <w:rFonts w:cs="Arial"/>
          <w:sz w:val="22"/>
        </w:rPr>
        <w:t xml:space="preserve"> v obrazcu »</w:t>
      </w:r>
      <w:r w:rsidR="00F84C37" w:rsidRPr="00780877">
        <w:rPr>
          <w:rFonts w:cs="Arial"/>
          <w:b/>
          <w:bCs/>
          <w:sz w:val="22"/>
        </w:rPr>
        <w:t>P</w:t>
      </w:r>
      <w:r w:rsidRPr="00780877">
        <w:rPr>
          <w:rFonts w:cs="Arial"/>
          <w:b/>
          <w:bCs/>
          <w:sz w:val="22"/>
        </w:rPr>
        <w:t>redračun«</w:t>
      </w:r>
      <w:r w:rsidR="00DD782D" w:rsidRPr="00780877">
        <w:rPr>
          <w:rFonts w:cs="Arial"/>
          <w:b/>
          <w:bCs/>
          <w:sz w:val="22"/>
        </w:rPr>
        <w:t xml:space="preserve"> </w:t>
      </w:r>
      <w:r w:rsidRPr="00780877">
        <w:rPr>
          <w:rFonts w:cs="Arial"/>
          <w:sz w:val="22"/>
        </w:rPr>
        <w:t>mora biti izražen</w:t>
      </w:r>
      <w:r w:rsidR="00283E9E">
        <w:rPr>
          <w:rFonts w:cs="Arial"/>
          <w:sz w:val="22"/>
        </w:rPr>
        <w:t>a</w:t>
      </w:r>
      <w:r w:rsidRPr="00780877">
        <w:rPr>
          <w:rFonts w:cs="Arial"/>
          <w:sz w:val="22"/>
        </w:rPr>
        <w:t xml:space="preserve"> v evrih (EUR) in mora vključevati</w:t>
      </w:r>
      <w:r w:rsidRPr="004C3269">
        <w:rPr>
          <w:rFonts w:cs="Arial"/>
          <w:sz w:val="22"/>
        </w:rPr>
        <w:t xml:space="preserve"> vse popuste, davke ter stroške ponudnika, potrebne za izvedbo predmetnega naročila</w:t>
      </w:r>
      <w:r w:rsidRPr="004C3269">
        <w:rPr>
          <w:rFonts w:eastAsiaTheme="minorEastAsia" w:cs="Arial"/>
          <w:bCs/>
          <w:sz w:val="22"/>
        </w:rPr>
        <w:t xml:space="preserve">. </w:t>
      </w:r>
      <w:r w:rsidRPr="004C3269">
        <w:rPr>
          <w:rFonts w:cs="Arial"/>
          <w:sz w:val="22"/>
        </w:rPr>
        <w:t>Ponudben</w:t>
      </w:r>
      <w:r w:rsidR="00283E9E">
        <w:rPr>
          <w:rFonts w:cs="Arial"/>
          <w:sz w:val="22"/>
        </w:rPr>
        <w:t>a</w:t>
      </w:r>
      <w:r w:rsidRPr="004C3269">
        <w:rPr>
          <w:rFonts w:cs="Arial"/>
          <w:sz w:val="22"/>
        </w:rPr>
        <w:t xml:space="preserve"> cen</w:t>
      </w:r>
      <w:r w:rsidR="00283E9E">
        <w:rPr>
          <w:rFonts w:cs="Arial"/>
          <w:sz w:val="22"/>
        </w:rPr>
        <w:t>a</w:t>
      </w:r>
      <w:r w:rsidRPr="004C3269">
        <w:rPr>
          <w:rFonts w:cs="Arial"/>
          <w:sz w:val="22"/>
        </w:rPr>
        <w:t xml:space="preserve"> </w:t>
      </w:r>
      <w:r w:rsidR="00283E9E">
        <w:rPr>
          <w:rFonts w:cs="Arial"/>
          <w:sz w:val="22"/>
        </w:rPr>
        <w:t xml:space="preserve">je </w:t>
      </w:r>
      <w:r w:rsidRPr="004C3269">
        <w:rPr>
          <w:rFonts w:cs="Arial"/>
          <w:sz w:val="22"/>
        </w:rPr>
        <w:t>fiksn</w:t>
      </w:r>
      <w:r w:rsidR="00283E9E">
        <w:rPr>
          <w:rFonts w:cs="Arial"/>
          <w:sz w:val="22"/>
        </w:rPr>
        <w:t xml:space="preserve">a </w:t>
      </w:r>
      <w:r w:rsidRPr="004C3269">
        <w:rPr>
          <w:rFonts w:cs="Arial"/>
          <w:sz w:val="22"/>
        </w:rPr>
        <w:t>in nespremenljiv</w:t>
      </w:r>
      <w:r w:rsidR="00283E9E">
        <w:rPr>
          <w:rFonts w:cs="Arial"/>
          <w:sz w:val="22"/>
        </w:rPr>
        <w:t>a</w:t>
      </w:r>
      <w:r w:rsidRPr="004C3269">
        <w:rPr>
          <w:rFonts w:cs="Arial"/>
          <w:sz w:val="22"/>
        </w:rPr>
        <w:t xml:space="preserve"> za ves čas trajanja pogodbe, pri čemer naročnik ne nosi nikakršnih dodatnih stroškov ali obveznosti.</w:t>
      </w:r>
    </w:p>
    <w:p w14:paraId="4D65F8B1" w14:textId="77777777" w:rsidR="00B866AD" w:rsidRPr="004C3269" w:rsidRDefault="00B866AD" w:rsidP="00B866AD">
      <w:pPr>
        <w:rPr>
          <w:rFonts w:cs="Arial"/>
          <w:sz w:val="22"/>
        </w:rPr>
      </w:pPr>
    </w:p>
    <w:p w14:paraId="5C028D58" w14:textId="7898073B" w:rsidR="00B866AD" w:rsidRDefault="00B866AD" w:rsidP="00B866AD">
      <w:pPr>
        <w:rPr>
          <w:rFonts w:cs="Arial"/>
          <w:sz w:val="22"/>
        </w:rPr>
      </w:pPr>
      <w:r w:rsidRPr="004C3269">
        <w:rPr>
          <w:rFonts w:cs="Arial"/>
          <w:sz w:val="22"/>
        </w:rPr>
        <w:t>Ponudnik ne sme spreminjati vsebine predračuna</w:t>
      </w:r>
      <w:r w:rsidR="002E0419">
        <w:rPr>
          <w:rFonts w:cs="Arial"/>
          <w:sz w:val="22"/>
        </w:rPr>
        <w:t>.</w:t>
      </w:r>
      <w:r w:rsidR="00C75318" w:rsidRPr="002D75E1">
        <w:rPr>
          <w:rFonts w:cs="Arial"/>
          <w:color w:val="000000" w:themeColor="text1"/>
          <w:sz w:val="22"/>
        </w:rPr>
        <w:t xml:space="preserve"> </w:t>
      </w:r>
      <w:r w:rsidRPr="004C3269">
        <w:rPr>
          <w:rFonts w:cs="Arial"/>
          <w:sz w:val="22"/>
        </w:rPr>
        <w:t>V primeru, da bo naročnik pri pregledu in ocenjevanju ponudb odkril očitne računske napake, bo ravnal v skladu s sedmim odstavkom 89. člena ZJN-3.</w:t>
      </w:r>
    </w:p>
    <w:p w14:paraId="74A35235" w14:textId="3895B8FC" w:rsidR="00B979DF" w:rsidRDefault="00B979DF" w:rsidP="00B866AD">
      <w:pPr>
        <w:rPr>
          <w:rFonts w:cs="Arial"/>
          <w:sz w:val="22"/>
        </w:rPr>
      </w:pPr>
    </w:p>
    <w:p w14:paraId="5DFB4972" w14:textId="5C58D31C" w:rsidR="00B979DF" w:rsidRPr="004C3269" w:rsidRDefault="00B979DF" w:rsidP="00B979DF">
      <w:pPr>
        <w:spacing w:line="240" w:lineRule="auto"/>
        <w:rPr>
          <w:rFonts w:cs="Arial"/>
          <w:b/>
          <w:bCs/>
          <w:sz w:val="22"/>
        </w:rPr>
      </w:pPr>
      <w:r w:rsidRPr="002D75E1">
        <w:rPr>
          <w:rFonts w:cs="Arial"/>
          <w:color w:val="000000" w:themeColor="text1"/>
          <w:sz w:val="22"/>
        </w:rPr>
        <w:t>V obrazec »Predračun« se vpišejo vse ponudbene vrednosti na največ dve decimalni mest</w:t>
      </w:r>
      <w:r w:rsidR="002E0419">
        <w:rPr>
          <w:rFonts w:cs="Arial"/>
          <w:color w:val="000000" w:themeColor="text1"/>
          <w:sz w:val="22"/>
        </w:rPr>
        <w:t>i.</w:t>
      </w:r>
      <w:r w:rsidRPr="002D75E1">
        <w:rPr>
          <w:rFonts w:cs="Arial"/>
          <w:color w:val="000000" w:themeColor="text1"/>
          <w:sz w:val="22"/>
        </w:rPr>
        <w:t xml:space="preserve"> </w:t>
      </w:r>
    </w:p>
    <w:p w14:paraId="0C3D7B26" w14:textId="77777777" w:rsidR="00B979DF" w:rsidRPr="004C3269" w:rsidRDefault="00B979DF" w:rsidP="00B979DF">
      <w:pPr>
        <w:spacing w:line="240" w:lineRule="auto"/>
        <w:rPr>
          <w:rFonts w:cs="Arial"/>
          <w:b/>
          <w:bCs/>
          <w:sz w:val="22"/>
        </w:rPr>
      </w:pPr>
    </w:p>
    <w:p w14:paraId="2DAA2763" w14:textId="4D308309" w:rsidR="00B979DF" w:rsidRPr="004C3269" w:rsidRDefault="00B979DF" w:rsidP="00B979DF">
      <w:pPr>
        <w:spacing w:line="0" w:lineRule="atLeast"/>
        <w:rPr>
          <w:rFonts w:eastAsiaTheme="minorEastAsia" w:cs="Arial"/>
          <w:bCs/>
          <w:sz w:val="22"/>
        </w:rPr>
      </w:pPr>
      <w:r w:rsidRPr="004C3269">
        <w:rPr>
          <w:rFonts w:cs="Arial"/>
          <w:bCs/>
          <w:color w:val="000000" w:themeColor="text1"/>
          <w:sz w:val="22"/>
        </w:rPr>
        <w:t xml:space="preserve">V kolikor ponudnik ne vpiše ponudbene cene v posamezno postavko ali vpiše ceno nič (0) EUR ali pa vpiše znak (npr. “/” ali “—“, ipd.), se šteje, da ponuja to postavko brezplačno. </w:t>
      </w:r>
      <w:r w:rsidR="00E4706D">
        <w:rPr>
          <w:rFonts w:cs="Arial"/>
          <w:bCs/>
          <w:color w:val="000000" w:themeColor="text1"/>
          <w:sz w:val="22"/>
        </w:rPr>
        <w:t>Vrednost</w:t>
      </w:r>
      <w:r w:rsidRPr="004C3269">
        <w:rPr>
          <w:rFonts w:eastAsiaTheme="minorEastAsia" w:cs="Arial"/>
          <w:bCs/>
          <w:sz w:val="22"/>
        </w:rPr>
        <w:t xml:space="preserve">/enoto v EUR brez DDV mora vsebovati vse </w:t>
      </w:r>
      <w:r w:rsidRPr="004C3269">
        <w:rPr>
          <w:rFonts w:cs="Arial"/>
          <w:sz w:val="22"/>
        </w:rPr>
        <w:t>popuste in stroške ponudnika, potrebne za izvedbo naročila</w:t>
      </w:r>
      <w:r w:rsidRPr="004C3269">
        <w:rPr>
          <w:rFonts w:eastAsiaTheme="minorEastAsia" w:cs="Arial"/>
          <w:bCs/>
          <w:sz w:val="22"/>
        </w:rPr>
        <w:t xml:space="preserve">. </w:t>
      </w:r>
    </w:p>
    <w:p w14:paraId="6B1E5DAF" w14:textId="05768E7F" w:rsidR="00B866AD" w:rsidRDefault="00B866AD" w:rsidP="00B866AD">
      <w:pPr>
        <w:spacing w:line="240" w:lineRule="auto"/>
        <w:rPr>
          <w:rFonts w:cs="Arial"/>
          <w:color w:val="FF0000"/>
          <w:sz w:val="22"/>
        </w:rPr>
      </w:pPr>
    </w:p>
    <w:p w14:paraId="76AF9033" w14:textId="28DB13A3" w:rsidR="00DD782D" w:rsidRPr="00DD782D" w:rsidRDefault="00DD782D" w:rsidP="00DD782D">
      <w:pPr>
        <w:spacing w:line="0" w:lineRule="atLeast"/>
        <w:rPr>
          <w:rFonts w:cs="Arial"/>
          <w:bCs/>
          <w:color w:val="000000" w:themeColor="text1"/>
          <w:sz w:val="22"/>
        </w:rPr>
      </w:pPr>
      <w:r w:rsidRPr="00DD782D">
        <w:rPr>
          <w:rFonts w:cs="Arial"/>
          <w:bCs/>
          <w:color w:val="000000" w:themeColor="text1"/>
          <w:sz w:val="22"/>
        </w:rPr>
        <w:t>Odpiranje poteka tako, da informacijski sistem e-JN samodejno ob uri, ki je določena za javno odpiranje ponudb, prikaže podatke o ponudniku, o variantah, če so bile zahtevane oziroma dovoljene, ter omogoči dostop do obrazca »</w:t>
      </w:r>
      <w:r w:rsidR="00575517">
        <w:rPr>
          <w:rFonts w:cs="Arial"/>
          <w:b/>
          <w:color w:val="000000" w:themeColor="text1"/>
          <w:sz w:val="22"/>
        </w:rPr>
        <w:t>P</w:t>
      </w:r>
      <w:r w:rsidRPr="00DD782D">
        <w:rPr>
          <w:rFonts w:cs="Arial"/>
          <w:b/>
          <w:color w:val="000000" w:themeColor="text1"/>
          <w:sz w:val="22"/>
        </w:rPr>
        <w:t>redračun</w:t>
      </w:r>
      <w:r w:rsidRPr="00DD782D">
        <w:rPr>
          <w:rFonts w:cs="Arial"/>
          <w:bCs/>
          <w:color w:val="000000" w:themeColor="text1"/>
          <w:sz w:val="22"/>
        </w:rPr>
        <w:t xml:space="preserve">«, ki ga ponudnik naloži v sistem e-JN pod razdelek »Skupna ponudbena cena«, v del »Predračun«. Ponudniki, ki so oddali ponudbe, imajo te podatke v informacijskem sistemu e-JN na razpolago v razdelku »Zapisnik o odpiranju ponudb«. </w:t>
      </w:r>
    </w:p>
    <w:p w14:paraId="56182161" w14:textId="77777777" w:rsidR="00B866AD" w:rsidRPr="00113F5A" w:rsidRDefault="00B866AD" w:rsidP="00B866AD">
      <w:pPr>
        <w:rPr>
          <w:rFonts w:cs="Arial"/>
          <w:color w:val="FF0000"/>
          <w:sz w:val="22"/>
        </w:rPr>
      </w:pPr>
    </w:p>
    <w:p w14:paraId="29EBD7E4" w14:textId="641790DE" w:rsidR="00B866AD" w:rsidRPr="006D4268" w:rsidRDefault="00B866AD" w:rsidP="00B866AD">
      <w:pPr>
        <w:rPr>
          <w:rFonts w:cs="Arial"/>
          <w:b/>
          <w:bCs/>
          <w:sz w:val="22"/>
          <w:lang w:eastAsia="x-none"/>
        </w:rPr>
      </w:pPr>
      <w:r w:rsidRPr="00113F5A">
        <w:rPr>
          <w:rFonts w:cs="Arial"/>
          <w:b/>
          <w:bCs/>
          <w:sz w:val="22"/>
          <w:lang w:eastAsia="x-none"/>
        </w:rPr>
        <w:t xml:space="preserve">VNOS PONUDBENIH VREDNOSTI V INFORMACIJSKI SISTEM e-JN: </w:t>
      </w:r>
      <w:r w:rsidRPr="006D4268">
        <w:rPr>
          <w:rFonts w:cs="Arial"/>
          <w:b/>
          <w:bCs/>
          <w:sz w:val="22"/>
          <w:lang w:eastAsia="x-none"/>
        </w:rPr>
        <w:t xml:space="preserve">Ponudnik v sistem e-JN v razdelek »Skupna ponudbena vrednost« v zato namenjen prostor </w:t>
      </w:r>
      <w:r w:rsidR="00C35095" w:rsidRPr="006D4268">
        <w:rPr>
          <w:rFonts w:cs="Arial"/>
          <w:b/>
          <w:bCs/>
          <w:sz w:val="22"/>
          <w:lang w:eastAsia="x-none"/>
        </w:rPr>
        <w:t>vpiše skupno ponudbeno vrednost v EUR brez DDV</w:t>
      </w:r>
      <w:r w:rsidR="0083567B" w:rsidRPr="006D4268">
        <w:rPr>
          <w:rFonts w:cs="Arial"/>
          <w:b/>
          <w:bCs/>
          <w:sz w:val="22"/>
          <w:lang w:eastAsia="x-none"/>
        </w:rPr>
        <w:t xml:space="preserve"> in znesek davka v višini </w:t>
      </w:r>
      <w:r w:rsidR="00F71712">
        <w:rPr>
          <w:rFonts w:cs="Arial"/>
          <w:b/>
          <w:bCs/>
          <w:sz w:val="22"/>
          <w:lang w:eastAsia="x-none"/>
        </w:rPr>
        <w:t>22</w:t>
      </w:r>
      <w:r w:rsidR="0083567B" w:rsidRPr="006D4268">
        <w:rPr>
          <w:rFonts w:cs="Arial"/>
          <w:b/>
          <w:bCs/>
          <w:sz w:val="22"/>
          <w:lang w:eastAsia="x-none"/>
        </w:rPr>
        <w:t xml:space="preserve"> %</w:t>
      </w:r>
      <w:r w:rsidR="00590B6F" w:rsidRPr="006D4268">
        <w:rPr>
          <w:rFonts w:cs="Arial"/>
          <w:b/>
          <w:bCs/>
          <w:sz w:val="22"/>
          <w:lang w:eastAsia="x-none"/>
        </w:rPr>
        <w:t>.</w:t>
      </w:r>
      <w:r w:rsidR="00B979DF" w:rsidRPr="006D4268">
        <w:rPr>
          <w:rFonts w:cs="Arial"/>
          <w:b/>
          <w:bCs/>
          <w:sz w:val="22"/>
          <w:lang w:eastAsia="x-none"/>
        </w:rPr>
        <w:t xml:space="preserve"> </w:t>
      </w:r>
      <w:r w:rsidRPr="006D4268">
        <w:rPr>
          <w:rFonts w:cs="Arial"/>
          <w:b/>
          <w:bCs/>
          <w:sz w:val="22"/>
          <w:lang w:eastAsia="x-none"/>
        </w:rPr>
        <w:t>Znesek skupaj z davkom v EUR se izračuna samodejno.</w:t>
      </w:r>
    </w:p>
    <w:p w14:paraId="6F8C67D7" w14:textId="77777777" w:rsidR="00113F5A" w:rsidRPr="004C3269" w:rsidRDefault="00113F5A" w:rsidP="00B866AD">
      <w:pPr>
        <w:rPr>
          <w:rFonts w:cs="Arial"/>
          <w:b/>
          <w:bCs/>
          <w:sz w:val="22"/>
          <w:lang w:eastAsia="x-none"/>
        </w:rPr>
      </w:pPr>
    </w:p>
    <w:p w14:paraId="53DA03A2" w14:textId="4DE7D5BB" w:rsidR="00183049" w:rsidRDefault="00183049" w:rsidP="00183049">
      <w:pPr>
        <w:shd w:val="clear" w:color="auto" w:fill="FFFFFF"/>
        <w:spacing w:before="120" w:after="120"/>
        <w:textAlignment w:val="baseline"/>
        <w:rPr>
          <w:rFonts w:cs="Arial"/>
          <w:bCs/>
          <w:sz w:val="22"/>
        </w:rPr>
      </w:pPr>
      <w:r w:rsidRPr="004C3269">
        <w:rPr>
          <w:rFonts w:eastAsia="Times New Roman" w:cs="Arial"/>
          <w:bCs/>
          <w:sz w:val="22"/>
          <w:bdr w:val="none" w:sz="0" w:space="0" w:color="auto" w:frame="1"/>
          <w:lang w:eastAsia="sl-SI"/>
        </w:rPr>
        <w:t>V</w:t>
      </w:r>
      <w:r w:rsidRPr="004C3269">
        <w:rPr>
          <w:rFonts w:cs="Arial"/>
          <w:bCs/>
          <w:sz w:val="22"/>
        </w:rPr>
        <w:t xml:space="preserve"> primeru razhajanj med podatki navedenimi v razdelku »Skupna ponudbena vrednost« in dokumentu, ki je predložen v delu »</w:t>
      </w:r>
      <w:r w:rsidR="00F01858">
        <w:rPr>
          <w:rFonts w:cs="Arial"/>
          <w:bCs/>
          <w:sz w:val="22"/>
        </w:rPr>
        <w:t>P</w:t>
      </w:r>
      <w:r w:rsidRPr="004C3269">
        <w:rPr>
          <w:rFonts w:cs="Arial"/>
          <w:bCs/>
          <w:sz w:val="22"/>
        </w:rPr>
        <w:t>redračun«, kot veljavni štejejo podatki v dokumentu, ki je predložen v delu »</w:t>
      </w:r>
      <w:r w:rsidR="00F01858">
        <w:rPr>
          <w:rFonts w:cs="Arial"/>
          <w:bCs/>
          <w:sz w:val="22"/>
        </w:rPr>
        <w:t>P</w:t>
      </w:r>
      <w:r w:rsidRPr="004C3269">
        <w:rPr>
          <w:rFonts w:cs="Arial"/>
          <w:bCs/>
          <w:sz w:val="22"/>
        </w:rPr>
        <w:t>redračun«.</w:t>
      </w:r>
    </w:p>
    <w:p w14:paraId="00ED22C3" w14:textId="77777777" w:rsidR="003F0606" w:rsidRDefault="003F0606" w:rsidP="00183049">
      <w:pPr>
        <w:shd w:val="clear" w:color="auto" w:fill="FFFFFF"/>
        <w:spacing w:before="120" w:after="120"/>
        <w:textAlignment w:val="baseline"/>
        <w:rPr>
          <w:rFonts w:cs="Arial"/>
          <w:bCs/>
          <w:sz w:val="22"/>
        </w:rPr>
      </w:pPr>
    </w:p>
    <w:p w14:paraId="6412ACFF" w14:textId="4243CD50" w:rsidR="00590B6F" w:rsidRPr="003857D0" w:rsidRDefault="00590B6F" w:rsidP="003857D0">
      <w:pPr>
        <w:pStyle w:val="Naslov1"/>
        <w:spacing w:line="0" w:lineRule="atLeast"/>
        <w:rPr>
          <w:rFonts w:cs="Arial"/>
          <w:sz w:val="22"/>
          <w:szCs w:val="22"/>
        </w:rPr>
      </w:pPr>
      <w:bookmarkStart w:id="143" w:name="_Toc113361674"/>
      <w:bookmarkStart w:id="144" w:name="_Toc164061127"/>
      <w:r w:rsidRPr="003857D0">
        <w:rPr>
          <w:rFonts w:cs="Arial"/>
          <w:sz w:val="22"/>
          <w:szCs w:val="22"/>
        </w:rPr>
        <w:t>DRUG</w:t>
      </w:r>
      <w:r w:rsidR="00C77667">
        <w:rPr>
          <w:rFonts w:cs="Arial"/>
          <w:sz w:val="22"/>
          <w:szCs w:val="22"/>
        </w:rPr>
        <w:t>E DOLOČBE</w:t>
      </w:r>
      <w:r w:rsidRPr="003857D0">
        <w:rPr>
          <w:rFonts w:cs="Arial"/>
          <w:sz w:val="22"/>
          <w:szCs w:val="22"/>
        </w:rPr>
        <w:t xml:space="preserve"> ZA PRIPRAVO PONUDBE</w:t>
      </w:r>
      <w:bookmarkEnd w:id="143"/>
      <w:bookmarkEnd w:id="144"/>
    </w:p>
    <w:p w14:paraId="3B83A8F3" w14:textId="77777777" w:rsidR="00590B6F" w:rsidRPr="004C3269" w:rsidRDefault="00590B6F" w:rsidP="00590B6F">
      <w:pPr>
        <w:spacing w:line="0" w:lineRule="atLeast"/>
        <w:rPr>
          <w:rFonts w:eastAsia="Times New Roman" w:cs="Arial"/>
          <w:b/>
          <w:bCs/>
          <w:sz w:val="22"/>
        </w:rPr>
      </w:pPr>
      <w:r w:rsidRPr="004C3269">
        <w:rPr>
          <w:rFonts w:eastAsia="Times New Roman" w:cs="Arial"/>
          <w:b/>
          <w:bCs/>
          <w:sz w:val="22"/>
        </w:rPr>
        <w:t>Način nastopanja istega gospodarskega subjekta</w:t>
      </w:r>
    </w:p>
    <w:p w14:paraId="44F544D9" w14:textId="77777777" w:rsidR="00590B6F" w:rsidRPr="004C3269" w:rsidRDefault="00590B6F" w:rsidP="00590B6F">
      <w:pPr>
        <w:autoSpaceDN w:val="0"/>
        <w:spacing w:before="100" w:beforeAutospacing="1" w:after="100" w:afterAutospacing="1" w:line="0" w:lineRule="atLeast"/>
        <w:ind w:right="6"/>
        <w:textAlignment w:val="baseline"/>
        <w:rPr>
          <w:rFonts w:cs="Arial"/>
          <w:sz w:val="22"/>
        </w:rPr>
      </w:pPr>
      <w:r w:rsidRPr="004C3269">
        <w:rPr>
          <w:rFonts w:eastAsia="Times New Roman" w:cs="Arial"/>
          <w:bCs/>
          <w:sz w:val="22"/>
        </w:rPr>
        <w:t xml:space="preserve">Naročnik </w:t>
      </w:r>
      <w:r w:rsidRPr="004C3269">
        <w:rPr>
          <w:rFonts w:cs="Arial"/>
          <w:sz w:val="22"/>
        </w:rPr>
        <w:t xml:space="preserve">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105F191E" w14:textId="77777777" w:rsidR="00590B6F" w:rsidRPr="004C3269" w:rsidRDefault="00590B6F" w:rsidP="00590B6F">
      <w:pPr>
        <w:autoSpaceDN w:val="0"/>
        <w:spacing w:before="100" w:beforeAutospacing="1" w:after="100" w:afterAutospacing="1" w:line="0" w:lineRule="atLeast"/>
        <w:ind w:right="6"/>
        <w:textAlignment w:val="baseline"/>
        <w:rPr>
          <w:rFonts w:cs="Arial"/>
          <w:sz w:val="22"/>
        </w:rPr>
      </w:pPr>
      <w:r w:rsidRPr="004C3269">
        <w:rPr>
          <w:rFonts w:cs="Arial"/>
          <w:sz w:val="22"/>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B535709" w14:textId="77777777" w:rsidR="00590B6F" w:rsidRPr="004C3269" w:rsidRDefault="00590B6F" w:rsidP="00590B6F">
      <w:pPr>
        <w:autoSpaceDN w:val="0"/>
        <w:spacing w:before="100" w:beforeAutospacing="1" w:after="100" w:afterAutospacing="1" w:line="0" w:lineRule="atLeast"/>
        <w:ind w:right="6"/>
        <w:textAlignment w:val="baseline"/>
        <w:rPr>
          <w:rFonts w:cs="Arial"/>
          <w:sz w:val="22"/>
        </w:rPr>
      </w:pPr>
      <w:r w:rsidRPr="004C3269">
        <w:rPr>
          <w:rFonts w:cs="Arial"/>
          <w:sz w:val="22"/>
        </w:rPr>
        <w:t> Gospodarski subjekt lahko kot podizvajalec nastopa v ponudbah različnih ponudnikov.</w:t>
      </w:r>
    </w:p>
    <w:p w14:paraId="373EC485"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45" w:name="_Toc113361675"/>
      <w:bookmarkStart w:id="146" w:name="_Toc164061128"/>
      <w:r w:rsidRPr="004C3269">
        <w:rPr>
          <w:rFonts w:eastAsia="Times New Roman" w:cs="Arial"/>
          <w:b/>
          <w:smallCaps/>
          <w:sz w:val="22"/>
        </w:rPr>
        <w:t>Skupna ponudba</w:t>
      </w:r>
      <w:bookmarkEnd w:id="145"/>
      <w:bookmarkEnd w:id="146"/>
    </w:p>
    <w:p w14:paraId="20EE522C" w14:textId="111A0366" w:rsidR="001979B5" w:rsidRDefault="00590B6F" w:rsidP="00590B6F">
      <w:pPr>
        <w:spacing w:line="0" w:lineRule="atLeast"/>
        <w:rPr>
          <w:rFonts w:cs="Arial"/>
          <w:sz w:val="22"/>
        </w:rPr>
      </w:pPr>
      <w:r w:rsidRPr="004C3269">
        <w:rPr>
          <w:rFonts w:cs="Arial"/>
          <w:sz w:val="22"/>
        </w:rPr>
        <w:t xml:space="preserve">V primeru, da </w:t>
      </w:r>
      <w:r w:rsidR="001979B5" w:rsidRPr="001979B5">
        <w:rPr>
          <w:rFonts w:cs="Arial"/>
          <w:sz w:val="22"/>
        </w:rPr>
        <w:t xml:space="preserve">skupina ponudnikov predloži skupno ponudbo, mora </w:t>
      </w:r>
      <w:r w:rsidR="00F86120" w:rsidRPr="00F86120">
        <w:rPr>
          <w:rFonts w:cs="Arial"/>
          <w:sz w:val="22"/>
        </w:rPr>
        <w:t>predložiti pravni akt o skupnem nastopanju, iz katerega bo nedvoumno razvidno naslednje:</w:t>
      </w:r>
    </w:p>
    <w:p w14:paraId="7E286E1B" w14:textId="77777777" w:rsidR="00F86120" w:rsidRDefault="00F86120" w:rsidP="00590B6F">
      <w:pPr>
        <w:spacing w:line="0" w:lineRule="atLeast"/>
        <w:rPr>
          <w:rFonts w:cs="Arial"/>
          <w:sz w:val="22"/>
        </w:rPr>
      </w:pPr>
    </w:p>
    <w:p w14:paraId="43FE1ADA" w14:textId="77777777" w:rsidR="00590B6F" w:rsidRPr="004C3269" w:rsidRDefault="00590B6F" w:rsidP="003019A8">
      <w:pPr>
        <w:numPr>
          <w:ilvl w:val="0"/>
          <w:numId w:val="12"/>
        </w:numPr>
        <w:spacing w:line="0" w:lineRule="atLeast"/>
        <w:rPr>
          <w:rFonts w:cs="Arial"/>
          <w:sz w:val="22"/>
        </w:rPr>
      </w:pPr>
      <w:r w:rsidRPr="004C3269">
        <w:rPr>
          <w:rFonts w:cs="Arial"/>
          <w:sz w:val="22"/>
        </w:rPr>
        <w:t>imenovanje nosilca posla pri izvedbi javnega naročila,</w:t>
      </w:r>
    </w:p>
    <w:p w14:paraId="06590846" w14:textId="77777777" w:rsidR="00590B6F" w:rsidRPr="004C3269" w:rsidRDefault="00590B6F" w:rsidP="003019A8">
      <w:pPr>
        <w:numPr>
          <w:ilvl w:val="0"/>
          <w:numId w:val="12"/>
        </w:numPr>
        <w:spacing w:line="0" w:lineRule="atLeast"/>
        <w:rPr>
          <w:rFonts w:cs="Arial"/>
          <w:sz w:val="22"/>
        </w:rPr>
      </w:pPr>
      <w:r w:rsidRPr="004C3269">
        <w:rPr>
          <w:rFonts w:cs="Arial"/>
          <w:sz w:val="22"/>
        </w:rPr>
        <w:t>pooblastilo nosilcu posla in odgovorni osebi za podpis ponudbe ter podpis pogodbe,</w:t>
      </w:r>
    </w:p>
    <w:p w14:paraId="209F0833" w14:textId="77777777" w:rsidR="00590B6F" w:rsidRPr="004C3269" w:rsidRDefault="00590B6F" w:rsidP="003019A8">
      <w:pPr>
        <w:numPr>
          <w:ilvl w:val="0"/>
          <w:numId w:val="12"/>
        </w:numPr>
        <w:spacing w:line="0" w:lineRule="atLeast"/>
        <w:rPr>
          <w:rFonts w:cs="Arial"/>
          <w:sz w:val="22"/>
        </w:rPr>
      </w:pPr>
      <w:r w:rsidRPr="004C3269">
        <w:rPr>
          <w:rFonts w:cs="Arial"/>
          <w:sz w:val="22"/>
        </w:rPr>
        <w:t>obseg posla (natančna navedba vrste in obsega del), ki ga bo opravil posamezni ponudnik in njihove odgovornosti,</w:t>
      </w:r>
    </w:p>
    <w:p w14:paraId="100A4ACC" w14:textId="77777777" w:rsidR="00590B6F" w:rsidRPr="004C3269" w:rsidRDefault="00590B6F" w:rsidP="003019A8">
      <w:pPr>
        <w:numPr>
          <w:ilvl w:val="0"/>
          <w:numId w:val="12"/>
        </w:numPr>
        <w:spacing w:line="0" w:lineRule="atLeast"/>
        <w:rPr>
          <w:rFonts w:cs="Arial"/>
          <w:sz w:val="22"/>
        </w:rPr>
      </w:pPr>
      <w:r w:rsidRPr="004C3269">
        <w:rPr>
          <w:rFonts w:cs="Arial"/>
          <w:sz w:val="22"/>
        </w:rPr>
        <w:lastRenderedPageBreak/>
        <w:t>izjava, da so vsi ponudniki v skupni ponudbi seznanjeni z navodili ponudnikom in razpisnimi pogoji ter merili za dodelitev javnega naročila in da z njimi v celoti soglašajo,</w:t>
      </w:r>
    </w:p>
    <w:p w14:paraId="75E42569" w14:textId="77777777" w:rsidR="00590B6F" w:rsidRPr="004C3269" w:rsidRDefault="00590B6F" w:rsidP="003019A8">
      <w:pPr>
        <w:numPr>
          <w:ilvl w:val="0"/>
          <w:numId w:val="12"/>
        </w:numPr>
        <w:spacing w:line="0" w:lineRule="atLeast"/>
        <w:rPr>
          <w:rFonts w:cs="Arial"/>
          <w:sz w:val="22"/>
        </w:rPr>
      </w:pPr>
      <w:r w:rsidRPr="004C3269">
        <w:rPr>
          <w:rFonts w:cs="Arial"/>
          <w:sz w:val="22"/>
        </w:rPr>
        <w:t>izjava, da so vsi ponudniki seznanjeni s plačilnimi pogoji iz te dokumentacije in</w:t>
      </w:r>
    </w:p>
    <w:p w14:paraId="4C7C1AEA" w14:textId="77777777" w:rsidR="00590B6F" w:rsidRPr="004C3269" w:rsidRDefault="00590B6F" w:rsidP="003019A8">
      <w:pPr>
        <w:numPr>
          <w:ilvl w:val="0"/>
          <w:numId w:val="12"/>
        </w:numPr>
        <w:spacing w:line="0" w:lineRule="atLeast"/>
        <w:rPr>
          <w:rFonts w:cs="Arial"/>
          <w:sz w:val="22"/>
        </w:rPr>
      </w:pPr>
      <w:r w:rsidRPr="004C3269">
        <w:rPr>
          <w:rFonts w:cs="Arial"/>
          <w:sz w:val="22"/>
        </w:rPr>
        <w:t>neomejena solidarna odgovornost vseh ponudnikov v skupni ponudbi.</w:t>
      </w:r>
    </w:p>
    <w:p w14:paraId="502160E4"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47" w:name="_Toc113361676"/>
      <w:bookmarkStart w:id="148" w:name="_Toc164061129"/>
      <w:r w:rsidRPr="004C3269">
        <w:rPr>
          <w:rFonts w:eastAsia="Times New Roman" w:cs="Arial"/>
          <w:b/>
          <w:smallCaps/>
          <w:sz w:val="22"/>
        </w:rPr>
        <w:t>Ponudba s podizvajalci</w:t>
      </w:r>
      <w:bookmarkEnd w:id="147"/>
      <w:bookmarkEnd w:id="148"/>
    </w:p>
    <w:p w14:paraId="4639801E" w14:textId="77777777" w:rsidR="00AD2DCA" w:rsidRPr="00AD2DCA" w:rsidRDefault="005B0971" w:rsidP="00AD2DCA">
      <w:pPr>
        <w:spacing w:line="0" w:lineRule="atLeast"/>
        <w:rPr>
          <w:rFonts w:cs="Arial"/>
          <w:sz w:val="22"/>
        </w:rPr>
      </w:pPr>
      <w:r w:rsidRPr="005B0971">
        <w:rPr>
          <w:rFonts w:cs="Arial"/>
          <w:sz w:val="22"/>
        </w:rPr>
        <w:t xml:space="preserve">V primeru, da bo </w:t>
      </w:r>
      <w:r w:rsidR="00AD2DCA" w:rsidRPr="00AD2DCA">
        <w:rPr>
          <w:rFonts w:cs="Arial"/>
          <w:sz w:val="22"/>
        </w:rPr>
        <w:t>ponudnik pri izvedbi naročila sodeloval s podizvajalci, mora v ponudbi navesti zahtevane podatke o podizvajalcih, ki so navedeni v obrazcu »Ponudba«.</w:t>
      </w:r>
    </w:p>
    <w:p w14:paraId="2B8EFB86" w14:textId="1A485B0B" w:rsidR="00590B6F" w:rsidRPr="004C3269" w:rsidRDefault="00AD2DCA" w:rsidP="00AD2DCA">
      <w:pPr>
        <w:spacing w:line="0" w:lineRule="atLeast"/>
        <w:rPr>
          <w:rFonts w:cs="Arial"/>
          <w:sz w:val="22"/>
        </w:rPr>
      </w:pPr>
      <w:r w:rsidRPr="00AD2DCA">
        <w:rPr>
          <w:rFonts w:cs="Arial"/>
          <w:sz w:val="22"/>
        </w:rPr>
        <w:t>Vsi podizvajalci morajo izpolniti obrazec »Izjava za gospodarski subjekt« posamično in v njem navesti vse zahtevane podatke.</w:t>
      </w:r>
    </w:p>
    <w:p w14:paraId="2753FE5A" w14:textId="77777777" w:rsidR="00590B6F" w:rsidRPr="004C3269" w:rsidRDefault="00590B6F" w:rsidP="00590B6F">
      <w:pPr>
        <w:spacing w:line="0" w:lineRule="atLeast"/>
        <w:rPr>
          <w:rFonts w:cs="Arial"/>
          <w:sz w:val="22"/>
        </w:rPr>
      </w:pPr>
    </w:p>
    <w:p w14:paraId="5C517EC9" w14:textId="77777777" w:rsidR="00590B6F" w:rsidRPr="004C3269" w:rsidRDefault="00590B6F" w:rsidP="00590B6F">
      <w:pPr>
        <w:spacing w:line="0" w:lineRule="atLeast"/>
        <w:rPr>
          <w:rFonts w:cs="Arial"/>
          <w:sz w:val="22"/>
        </w:rPr>
      </w:pPr>
      <w:r w:rsidRPr="004C3269">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D79D8C9" w14:textId="77777777" w:rsidR="00590B6F" w:rsidRPr="004C3269" w:rsidRDefault="00590B6F" w:rsidP="00590B6F">
      <w:pPr>
        <w:spacing w:line="0" w:lineRule="atLeast"/>
        <w:rPr>
          <w:rFonts w:cs="Arial"/>
          <w:sz w:val="22"/>
        </w:rPr>
      </w:pPr>
    </w:p>
    <w:p w14:paraId="067E62DA" w14:textId="77777777" w:rsidR="00590B6F" w:rsidRPr="004C3269" w:rsidRDefault="00590B6F" w:rsidP="00590B6F">
      <w:pPr>
        <w:spacing w:line="0" w:lineRule="atLeast"/>
        <w:rPr>
          <w:rFonts w:eastAsia="Times New Roman" w:cs="Arial"/>
          <w:sz w:val="22"/>
          <w:lang w:eastAsia="sl-SI"/>
        </w:rPr>
      </w:pPr>
      <w:r w:rsidRPr="004C3269">
        <w:rPr>
          <w:rFonts w:eastAsia="Times New Roman" w:cs="Arial"/>
          <w:sz w:val="22"/>
          <w:lang w:eastAsia="sl-SI"/>
        </w:rPr>
        <w:t>Če bo ponudnik izvajal javno naročilo s podizvajalci, mora v ponudbi:</w:t>
      </w:r>
    </w:p>
    <w:p w14:paraId="39A2F1C7" w14:textId="77777777" w:rsidR="00590B6F" w:rsidRPr="004C3269" w:rsidRDefault="00590B6F" w:rsidP="003019A8">
      <w:pPr>
        <w:numPr>
          <w:ilvl w:val="0"/>
          <w:numId w:val="7"/>
        </w:numPr>
        <w:spacing w:line="0" w:lineRule="atLeast"/>
        <w:rPr>
          <w:rFonts w:eastAsia="Times New Roman" w:cs="Arial"/>
          <w:sz w:val="22"/>
          <w:lang w:eastAsia="sl-SI"/>
        </w:rPr>
      </w:pPr>
      <w:r w:rsidRPr="004C3269">
        <w:rPr>
          <w:rFonts w:eastAsia="Times New Roman" w:cs="Arial"/>
          <w:sz w:val="22"/>
          <w:lang w:eastAsia="sl-SI"/>
        </w:rPr>
        <w:t xml:space="preserve">navesti vse podizvajalce ter vsak del javnega naročila, ki ga namerava oddati v podizvajanje, </w:t>
      </w:r>
    </w:p>
    <w:p w14:paraId="3B223C0E" w14:textId="77777777" w:rsidR="00590B6F" w:rsidRPr="004C3269" w:rsidRDefault="00590B6F" w:rsidP="003019A8">
      <w:pPr>
        <w:numPr>
          <w:ilvl w:val="0"/>
          <w:numId w:val="7"/>
        </w:numPr>
        <w:spacing w:line="0" w:lineRule="atLeast"/>
        <w:rPr>
          <w:rFonts w:eastAsia="Times New Roman" w:cs="Arial"/>
          <w:sz w:val="22"/>
          <w:lang w:eastAsia="sl-SI"/>
        </w:rPr>
      </w:pPr>
      <w:r w:rsidRPr="004C3269">
        <w:rPr>
          <w:rFonts w:eastAsia="Times New Roman" w:cs="Arial"/>
          <w:sz w:val="22"/>
          <w:lang w:eastAsia="sl-SI"/>
        </w:rPr>
        <w:t xml:space="preserve">kontaktne podatke in zakonite zastopnike predlaganih podizvajalcev, </w:t>
      </w:r>
    </w:p>
    <w:p w14:paraId="2B66B9FB" w14:textId="77777777" w:rsidR="00590B6F" w:rsidRPr="004C3269" w:rsidRDefault="00590B6F" w:rsidP="003019A8">
      <w:pPr>
        <w:numPr>
          <w:ilvl w:val="0"/>
          <w:numId w:val="7"/>
        </w:numPr>
        <w:spacing w:line="0" w:lineRule="atLeast"/>
        <w:rPr>
          <w:rFonts w:eastAsia="Times New Roman" w:cs="Arial"/>
          <w:sz w:val="22"/>
          <w:lang w:eastAsia="sl-SI"/>
        </w:rPr>
      </w:pPr>
      <w:r w:rsidRPr="004C3269">
        <w:rPr>
          <w:rFonts w:eastAsia="Times New Roman" w:cs="Arial"/>
          <w:sz w:val="22"/>
          <w:lang w:eastAsia="sl-SI"/>
        </w:rPr>
        <w:t xml:space="preserve">izpolnjene Izjave teh podizvajalcev v skladu z 79. členom ZJN-3 ter </w:t>
      </w:r>
    </w:p>
    <w:p w14:paraId="1EF9A44F" w14:textId="77777777" w:rsidR="00590B6F" w:rsidRPr="004C3269" w:rsidRDefault="00590B6F" w:rsidP="003019A8">
      <w:pPr>
        <w:numPr>
          <w:ilvl w:val="0"/>
          <w:numId w:val="7"/>
        </w:numPr>
        <w:spacing w:line="0" w:lineRule="atLeast"/>
        <w:rPr>
          <w:rFonts w:eastAsia="Times New Roman" w:cs="Arial"/>
          <w:sz w:val="22"/>
          <w:lang w:eastAsia="sl-SI"/>
        </w:rPr>
      </w:pPr>
      <w:r w:rsidRPr="004C3269">
        <w:rPr>
          <w:rFonts w:eastAsia="Times New Roman" w:cs="Arial"/>
          <w:sz w:val="22"/>
          <w:lang w:eastAsia="sl-SI"/>
        </w:rPr>
        <w:t xml:space="preserve">priložiti zahtevo podizvajalca za neposredno plačilo, </w:t>
      </w:r>
      <w:r w:rsidRPr="004C3269">
        <w:rPr>
          <w:rFonts w:eastAsia="Times New Roman" w:cs="Arial"/>
          <w:b/>
          <w:bCs/>
          <w:sz w:val="22"/>
          <w:lang w:eastAsia="sl-SI"/>
        </w:rPr>
        <w:t>če podizvajalec to zahteva.</w:t>
      </w:r>
    </w:p>
    <w:p w14:paraId="6A21212B" w14:textId="77777777" w:rsidR="00590B6F" w:rsidRPr="004C3269" w:rsidRDefault="00590B6F" w:rsidP="00590B6F">
      <w:pPr>
        <w:spacing w:line="0" w:lineRule="atLeast"/>
        <w:rPr>
          <w:rFonts w:eastAsia="Times New Roman" w:cs="Arial"/>
          <w:sz w:val="22"/>
          <w:lang w:eastAsia="sl-SI"/>
        </w:rPr>
      </w:pPr>
    </w:p>
    <w:p w14:paraId="140270D9" w14:textId="77777777" w:rsidR="00590B6F" w:rsidRPr="004C3269" w:rsidRDefault="00590B6F" w:rsidP="00590B6F">
      <w:pPr>
        <w:spacing w:line="0" w:lineRule="atLeast"/>
        <w:rPr>
          <w:rFonts w:eastAsia="Times New Roman" w:cs="Arial"/>
          <w:sz w:val="22"/>
          <w:lang w:eastAsia="sl-SI"/>
        </w:rPr>
      </w:pPr>
      <w:r w:rsidRPr="004C3269">
        <w:rPr>
          <w:rFonts w:eastAsia="Times New Roman"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CB002D5" w14:textId="77777777" w:rsidR="00590B6F" w:rsidRPr="004C3269" w:rsidRDefault="00590B6F" w:rsidP="00590B6F">
      <w:pPr>
        <w:spacing w:line="0" w:lineRule="atLeast"/>
        <w:ind w:left="357"/>
        <w:rPr>
          <w:rFonts w:eastAsia="Times New Roman" w:cs="Arial"/>
          <w:sz w:val="22"/>
          <w:lang w:eastAsia="sl-SI"/>
        </w:rPr>
      </w:pPr>
    </w:p>
    <w:p w14:paraId="47698297" w14:textId="77777777" w:rsidR="00590B6F" w:rsidRPr="004C3269" w:rsidRDefault="00590B6F" w:rsidP="00590B6F">
      <w:pPr>
        <w:spacing w:line="0" w:lineRule="atLeast"/>
        <w:rPr>
          <w:rFonts w:eastAsia="Times New Roman" w:cs="Arial"/>
          <w:sz w:val="22"/>
          <w:lang w:eastAsia="sl-SI"/>
        </w:rPr>
      </w:pPr>
      <w:r w:rsidRPr="004C3269">
        <w:rPr>
          <w:rFonts w:eastAsia="Times New Roman" w:cs="Arial"/>
          <w:sz w:val="22"/>
          <w:lang w:eastAsia="sl-SI"/>
        </w:rPr>
        <w:t xml:space="preserve">Naročnik bo zavrnil vsakega naknadno nominiranega podizvajalca: </w:t>
      </w:r>
    </w:p>
    <w:p w14:paraId="35C3B332" w14:textId="77777777" w:rsidR="00590B6F" w:rsidRPr="004C3269" w:rsidRDefault="00590B6F" w:rsidP="003019A8">
      <w:pPr>
        <w:numPr>
          <w:ilvl w:val="0"/>
          <w:numId w:val="8"/>
        </w:numPr>
        <w:spacing w:line="0" w:lineRule="atLeast"/>
        <w:rPr>
          <w:rFonts w:eastAsia="Times New Roman" w:cs="Arial"/>
          <w:sz w:val="22"/>
          <w:lang w:eastAsia="sl-SI"/>
        </w:rPr>
      </w:pPr>
      <w:r w:rsidRPr="004C3269">
        <w:rPr>
          <w:rFonts w:eastAsia="Times New Roman" w:cs="Arial"/>
          <w:sz w:val="22"/>
          <w:lang w:eastAsia="sl-SI"/>
        </w:rPr>
        <w:t xml:space="preserve">če zanj obstajajo razlogi za izključitev, kot so navedeni v poglavju </w:t>
      </w:r>
      <w:r w:rsidRPr="00F84C37">
        <w:rPr>
          <w:rFonts w:eastAsia="Times New Roman" w:cs="Arial"/>
          <w:sz w:val="22"/>
          <w:lang w:eastAsia="sl-SI"/>
        </w:rPr>
        <w:t>7.2</w:t>
      </w:r>
      <w:r w:rsidRPr="004C3269">
        <w:rPr>
          <w:rFonts w:eastAsia="Times New Roman" w:cs="Arial"/>
          <w:sz w:val="22"/>
          <w:lang w:eastAsia="sl-SI"/>
        </w:rPr>
        <w:t xml:space="preserve"> te razpisne dokumentacije ter zahteval zamenjavo, </w:t>
      </w:r>
    </w:p>
    <w:p w14:paraId="2FBE64EC" w14:textId="77777777" w:rsidR="00590B6F" w:rsidRPr="004C3269" w:rsidRDefault="00590B6F" w:rsidP="003019A8">
      <w:pPr>
        <w:numPr>
          <w:ilvl w:val="0"/>
          <w:numId w:val="8"/>
        </w:numPr>
        <w:spacing w:line="0" w:lineRule="atLeast"/>
        <w:rPr>
          <w:rFonts w:eastAsia="Times New Roman" w:cs="Arial"/>
          <w:sz w:val="22"/>
          <w:lang w:eastAsia="sl-SI"/>
        </w:rPr>
      </w:pPr>
      <w:r w:rsidRPr="004C3269">
        <w:rPr>
          <w:rFonts w:eastAsia="Times New Roman" w:cs="Arial"/>
          <w:sz w:val="22"/>
          <w:lang w:eastAsia="sl-SI"/>
        </w:rPr>
        <w:t>če bi to lahko vplivalo na nemoteno izvajanje ali dokončanje del,</w:t>
      </w:r>
    </w:p>
    <w:p w14:paraId="363290D2" w14:textId="77777777" w:rsidR="00590B6F" w:rsidRPr="004C3269" w:rsidRDefault="00590B6F" w:rsidP="003019A8">
      <w:pPr>
        <w:numPr>
          <w:ilvl w:val="0"/>
          <w:numId w:val="8"/>
        </w:numPr>
        <w:spacing w:line="0" w:lineRule="atLeast"/>
        <w:rPr>
          <w:rFonts w:eastAsia="Times New Roman" w:cs="Arial"/>
          <w:sz w:val="22"/>
          <w:lang w:eastAsia="sl-SI"/>
        </w:rPr>
      </w:pPr>
      <w:r w:rsidRPr="004C3269">
        <w:rPr>
          <w:rFonts w:eastAsia="Times New Roman" w:cs="Arial"/>
          <w:sz w:val="22"/>
          <w:lang w:eastAsia="sl-SI"/>
        </w:rPr>
        <w:t xml:space="preserve">če novi podizvajalec ne izpolnjuje pogojev v zvezi z oddajo javnega naročila. </w:t>
      </w:r>
    </w:p>
    <w:p w14:paraId="4CEA8F05" w14:textId="77777777" w:rsidR="00590B6F" w:rsidRPr="004C3269" w:rsidRDefault="00590B6F" w:rsidP="00590B6F">
      <w:pPr>
        <w:spacing w:line="0" w:lineRule="atLeast"/>
        <w:rPr>
          <w:rFonts w:eastAsia="Times New Roman" w:cs="Arial"/>
          <w:sz w:val="22"/>
        </w:rPr>
      </w:pPr>
    </w:p>
    <w:p w14:paraId="5D7D9EA3" w14:textId="77777777" w:rsidR="00590B6F" w:rsidRPr="004C3269" w:rsidRDefault="00590B6F" w:rsidP="00590B6F">
      <w:pPr>
        <w:spacing w:line="0" w:lineRule="atLeast"/>
        <w:rPr>
          <w:rFonts w:eastAsia="Times New Roman" w:cs="Arial"/>
          <w:sz w:val="22"/>
          <w:lang w:eastAsia="sl-SI"/>
        </w:rPr>
      </w:pPr>
      <w:r w:rsidRPr="004C3269">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73BBBAA" w14:textId="77777777" w:rsidR="00590B6F" w:rsidRPr="004C3269" w:rsidRDefault="00590B6F" w:rsidP="003019A8">
      <w:pPr>
        <w:numPr>
          <w:ilvl w:val="0"/>
          <w:numId w:val="8"/>
        </w:numPr>
        <w:spacing w:line="0" w:lineRule="atLeast"/>
        <w:rPr>
          <w:rFonts w:eastAsia="Times New Roman" w:cs="Arial"/>
          <w:sz w:val="22"/>
          <w:lang w:eastAsia="sl-SI"/>
        </w:rPr>
      </w:pPr>
      <w:r w:rsidRPr="004C3269">
        <w:rPr>
          <w:rFonts w:eastAsia="Times New Roman" w:cs="Arial"/>
          <w:sz w:val="22"/>
          <w:lang w:eastAsia="sl-SI"/>
        </w:rPr>
        <w:t>glavni izvajalec v pogodbi pooblastiti naročnika, da na podlagi potrjenega računa oziroma situacije s strani glavnega izvajalca neposredno plačuje podizvajalcu,</w:t>
      </w:r>
    </w:p>
    <w:p w14:paraId="099B4A8B" w14:textId="77777777" w:rsidR="00590B6F" w:rsidRPr="004C3269" w:rsidRDefault="00590B6F" w:rsidP="003019A8">
      <w:pPr>
        <w:numPr>
          <w:ilvl w:val="0"/>
          <w:numId w:val="8"/>
        </w:numPr>
        <w:spacing w:line="0" w:lineRule="atLeast"/>
        <w:rPr>
          <w:rFonts w:eastAsia="Times New Roman" w:cs="Arial"/>
          <w:sz w:val="22"/>
          <w:lang w:eastAsia="sl-SI"/>
        </w:rPr>
      </w:pPr>
      <w:r w:rsidRPr="004C3269">
        <w:rPr>
          <w:rFonts w:eastAsia="Times New Roman" w:cs="Arial"/>
          <w:sz w:val="22"/>
          <w:lang w:eastAsia="sl-SI"/>
        </w:rPr>
        <w:t>podizvajalec predložiti soglasje, na podlagi katerega naročnik namesto ponudnika poravna podizvajalčevo terjatev do ponudnika,</w:t>
      </w:r>
    </w:p>
    <w:p w14:paraId="25876B8C" w14:textId="77777777" w:rsidR="00590B6F" w:rsidRPr="004C3269" w:rsidRDefault="00590B6F" w:rsidP="003019A8">
      <w:pPr>
        <w:numPr>
          <w:ilvl w:val="0"/>
          <w:numId w:val="8"/>
        </w:numPr>
        <w:spacing w:line="0" w:lineRule="atLeast"/>
        <w:rPr>
          <w:rFonts w:eastAsia="Times New Roman" w:cs="Arial"/>
          <w:sz w:val="22"/>
          <w:lang w:eastAsia="sl-SI"/>
        </w:rPr>
      </w:pPr>
      <w:r w:rsidRPr="004C3269">
        <w:rPr>
          <w:rFonts w:eastAsia="Times New Roman" w:cs="Arial"/>
          <w:sz w:val="22"/>
          <w:lang w:eastAsia="sl-SI"/>
        </w:rPr>
        <w:t>glavni izvajalec svojemu računu ali situaciji priložiti račun ali situacijo podizvajalca, ki ga je predhodno potrdil.</w:t>
      </w:r>
    </w:p>
    <w:p w14:paraId="5735A469" w14:textId="77777777" w:rsidR="00590B6F" w:rsidRPr="004C3269" w:rsidRDefault="00590B6F" w:rsidP="00590B6F">
      <w:pPr>
        <w:spacing w:line="0" w:lineRule="atLeast"/>
        <w:rPr>
          <w:rFonts w:eastAsia="Times New Roman" w:cs="Arial"/>
          <w:sz w:val="22"/>
        </w:rPr>
      </w:pPr>
    </w:p>
    <w:p w14:paraId="3FC10D6E" w14:textId="77777777" w:rsidR="00B979DF" w:rsidRPr="004C3269" w:rsidRDefault="00B979DF" w:rsidP="00B979DF">
      <w:pPr>
        <w:spacing w:line="0" w:lineRule="atLeast"/>
        <w:rPr>
          <w:rFonts w:eastAsia="Times New Roman" w:cs="Arial"/>
          <w:sz w:val="22"/>
          <w:lang w:eastAsia="sl-SI"/>
        </w:rPr>
      </w:pPr>
      <w:r w:rsidRPr="004C3269">
        <w:rPr>
          <w:rFonts w:eastAsia="Times New Roman" w:cs="Arial"/>
          <w:sz w:val="22"/>
          <w:lang w:eastAsia="sl-SI"/>
        </w:rPr>
        <w:t xml:space="preserve">Izvajalec ne sme opravljati storitev s podizvajalcem, ki ga naročnik predhodno ni pisno potrdil. V takšnem primeru bo v skladu s 1. točko prvega odstavka 112. člena ZJN-3 naročnik podal predlog za uvedbo postopka o prekršku na Državno revizijsko komisijo za revizijo postopkov oddaje javnih naročil (DKOM). </w:t>
      </w:r>
    </w:p>
    <w:p w14:paraId="6C8830B2" w14:textId="77777777" w:rsidR="00B979DF" w:rsidRDefault="00B979DF" w:rsidP="00590B6F">
      <w:pPr>
        <w:spacing w:line="0" w:lineRule="atLeast"/>
        <w:rPr>
          <w:rFonts w:eastAsia="Times New Roman" w:cs="Arial"/>
          <w:sz w:val="22"/>
          <w:lang w:eastAsia="sl-SI"/>
        </w:rPr>
      </w:pPr>
    </w:p>
    <w:p w14:paraId="3FF14615" w14:textId="3C10DF28" w:rsidR="00590B6F" w:rsidRPr="004C3269" w:rsidRDefault="00590B6F" w:rsidP="00590B6F">
      <w:pPr>
        <w:spacing w:line="0" w:lineRule="atLeast"/>
        <w:rPr>
          <w:rFonts w:eastAsia="Times New Roman" w:cs="Arial"/>
          <w:sz w:val="22"/>
          <w:lang w:eastAsia="sl-SI"/>
        </w:rPr>
      </w:pPr>
      <w:r w:rsidRPr="004C3269">
        <w:rPr>
          <w:rFonts w:eastAsia="Times New Roman" w:cs="Arial"/>
          <w:sz w:val="22"/>
          <w:lang w:eastAsia="sl-SI"/>
        </w:rPr>
        <w:lastRenderedPageBreak/>
        <w:t>Za tiste nominirane podizvajalce, ki neposrednih plačil ne bodo zahtevali, bo naročnik od glavnega izvajalca zahteval, da mu najpozneje v 60 (šestdesetih) dneh od plačila končnega računa oziroma situacije pošlje svojo pisno izjavo in pisno izjavo podizvajalca, da je podizvajalec prejel plačilo za izveden</w:t>
      </w:r>
      <w:r w:rsidR="00B979DF">
        <w:rPr>
          <w:rFonts w:eastAsia="Times New Roman" w:cs="Arial"/>
          <w:sz w:val="22"/>
          <w:lang w:eastAsia="sl-SI"/>
        </w:rPr>
        <w:t>o dobavo</w:t>
      </w:r>
      <w:r w:rsidRPr="004C3269">
        <w:rPr>
          <w:rFonts w:eastAsia="Times New Roman" w:cs="Arial"/>
          <w:sz w:val="22"/>
          <w:lang w:eastAsia="sl-SI"/>
        </w:rPr>
        <w:t>. Če</w:t>
      </w:r>
      <w:r w:rsidR="00B979DF">
        <w:rPr>
          <w:rFonts w:eastAsia="Times New Roman" w:cs="Arial"/>
          <w:sz w:val="22"/>
          <w:lang w:eastAsia="sl-SI"/>
        </w:rPr>
        <w:t xml:space="preserve"> dobavitelj </w:t>
      </w:r>
      <w:r w:rsidRPr="004C3269">
        <w:rPr>
          <w:rFonts w:eastAsia="Times New Roman" w:cs="Arial"/>
          <w:sz w:val="22"/>
          <w:lang w:eastAsia="sl-SI"/>
        </w:rPr>
        <w:t>ne ravna skladno s tem določilom, bo naročnik D</w:t>
      </w:r>
      <w:r w:rsidR="00B979DF">
        <w:rPr>
          <w:rFonts w:eastAsia="Times New Roman" w:cs="Arial"/>
          <w:sz w:val="22"/>
          <w:lang w:eastAsia="sl-SI"/>
        </w:rPr>
        <w:t xml:space="preserve">KOM </w:t>
      </w:r>
      <w:r w:rsidRPr="004C3269">
        <w:rPr>
          <w:rFonts w:eastAsia="Times New Roman" w:cs="Arial"/>
          <w:sz w:val="22"/>
          <w:lang w:eastAsia="sl-SI"/>
        </w:rPr>
        <w:t xml:space="preserve">podal predlog za uvedbo postopka o prekršku iz 2. točke prvega odstavka 112. člena ZJN-3. </w:t>
      </w:r>
    </w:p>
    <w:p w14:paraId="261A69B9" w14:textId="77777777" w:rsidR="00590B6F" w:rsidRPr="004C3269" w:rsidRDefault="00590B6F" w:rsidP="00590B6F">
      <w:pPr>
        <w:spacing w:line="0" w:lineRule="atLeast"/>
        <w:rPr>
          <w:rFonts w:eastAsia="Times New Roman" w:cs="Arial"/>
          <w:sz w:val="22"/>
          <w:lang w:eastAsia="sl-SI"/>
        </w:rPr>
      </w:pPr>
    </w:p>
    <w:p w14:paraId="6F3774CE" w14:textId="77777777" w:rsidR="00590B6F" w:rsidRPr="004C3269" w:rsidRDefault="00590B6F" w:rsidP="00590B6F">
      <w:pPr>
        <w:spacing w:line="0" w:lineRule="atLeast"/>
        <w:rPr>
          <w:rFonts w:cs="Arial"/>
          <w:sz w:val="22"/>
        </w:rPr>
      </w:pPr>
      <w:r w:rsidRPr="004C3269">
        <w:rPr>
          <w:rFonts w:cs="Arial"/>
          <w:sz w:val="22"/>
        </w:rPr>
        <w:t xml:space="preserve">Izbrani ponudnik v razmerju do naročnika v celoti odgovarja za izvedbo naročila. </w:t>
      </w:r>
    </w:p>
    <w:p w14:paraId="3D88E538"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49" w:name="_Toc113361677"/>
      <w:bookmarkStart w:id="150" w:name="_Toc164061130"/>
      <w:r w:rsidRPr="004C3269">
        <w:rPr>
          <w:rFonts w:eastAsia="Times New Roman" w:cs="Arial"/>
          <w:b/>
          <w:smallCaps/>
          <w:sz w:val="22"/>
        </w:rPr>
        <w:t>Variantne ponudbe</w:t>
      </w:r>
      <w:bookmarkEnd w:id="149"/>
      <w:bookmarkEnd w:id="150"/>
    </w:p>
    <w:p w14:paraId="47CE5BDA" w14:textId="77777777" w:rsidR="00590B6F" w:rsidRPr="004C3269" w:rsidRDefault="00590B6F" w:rsidP="00590B6F">
      <w:pPr>
        <w:spacing w:line="0" w:lineRule="atLeast"/>
        <w:rPr>
          <w:rFonts w:cs="Arial"/>
          <w:sz w:val="22"/>
        </w:rPr>
      </w:pPr>
      <w:r w:rsidRPr="004C3269">
        <w:rPr>
          <w:rFonts w:cs="Arial"/>
          <w:sz w:val="22"/>
        </w:rPr>
        <w:t>Variantne ponudbe niso dopuščene.</w:t>
      </w:r>
    </w:p>
    <w:p w14:paraId="52A6911C"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51" w:name="_Toc113361678"/>
      <w:bookmarkStart w:id="152" w:name="_Toc164061131"/>
      <w:r w:rsidRPr="004C3269">
        <w:rPr>
          <w:rFonts w:eastAsia="Times New Roman" w:cs="Arial"/>
          <w:b/>
          <w:smallCaps/>
          <w:sz w:val="22"/>
        </w:rPr>
        <w:t>Jezik ponudbe</w:t>
      </w:r>
      <w:bookmarkEnd w:id="151"/>
      <w:bookmarkEnd w:id="152"/>
    </w:p>
    <w:p w14:paraId="5B19D3FC" w14:textId="77777777" w:rsidR="00590B6F" w:rsidRPr="004C3269" w:rsidRDefault="00590B6F" w:rsidP="00590B6F">
      <w:pPr>
        <w:spacing w:line="0" w:lineRule="atLeast"/>
        <w:rPr>
          <w:rFonts w:cs="Arial"/>
          <w:sz w:val="22"/>
        </w:rPr>
      </w:pPr>
      <w:r w:rsidRPr="004C3269">
        <w:rPr>
          <w:rFonts w:cs="Arial"/>
          <w:sz w:val="22"/>
        </w:rPr>
        <w:t>Postopek javnega naročanja poteka v slovenskem jeziku. Vsi dokumenti v zvezi s ponudbo morajo biti v slovenskem jeziku ali prevedeni v slovenski jezik.</w:t>
      </w:r>
    </w:p>
    <w:p w14:paraId="08E64B35"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53" w:name="_Toc113361679"/>
      <w:bookmarkStart w:id="154" w:name="_Toc164061132"/>
      <w:r w:rsidRPr="004C3269">
        <w:rPr>
          <w:rFonts w:eastAsia="Times New Roman" w:cs="Arial"/>
          <w:b/>
          <w:smallCaps/>
          <w:sz w:val="22"/>
        </w:rPr>
        <w:t>Priprava in oddaja ponudbe v sistemu e-JN</w:t>
      </w:r>
      <w:bookmarkEnd w:id="153"/>
      <w:bookmarkEnd w:id="154"/>
    </w:p>
    <w:p w14:paraId="05DFEFDF" w14:textId="77777777" w:rsidR="00590B6F" w:rsidRPr="004C3269" w:rsidRDefault="00590B6F" w:rsidP="00590B6F">
      <w:pPr>
        <w:spacing w:line="0" w:lineRule="atLeast"/>
        <w:rPr>
          <w:rFonts w:cs="Arial"/>
          <w:sz w:val="22"/>
        </w:rPr>
      </w:pPr>
      <w:r w:rsidRPr="004C3269">
        <w:rPr>
          <w:rFonts w:cs="Arial"/>
          <w:sz w:val="22"/>
        </w:rPr>
        <w:t xml:space="preserve">Ponudnik ponudbeno dokumentacijo odda na način, da po registraciji oziroma prijavi v sistem e-JN na naslovu: </w:t>
      </w:r>
      <w:hyperlink r:id="rId10" w:history="1">
        <w:r w:rsidRPr="004C3269">
          <w:rPr>
            <w:rFonts w:cs="Arial"/>
            <w:color w:val="0000FF"/>
            <w:sz w:val="22"/>
            <w:u w:val="single"/>
            <w:lang w:eastAsia="sl-SI"/>
          </w:rPr>
          <w:t>https://ejn.gov.si/eJN2</w:t>
        </w:r>
      </w:hyperlink>
      <w:r w:rsidRPr="004C3269">
        <w:rPr>
          <w:rFonts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7B01F9A7" w14:textId="77777777" w:rsidR="00590B6F" w:rsidRPr="004C3269" w:rsidRDefault="00590B6F" w:rsidP="00590B6F">
      <w:pPr>
        <w:spacing w:line="0" w:lineRule="atLeast"/>
        <w:rPr>
          <w:rFonts w:cs="Arial"/>
          <w:sz w:val="22"/>
        </w:rPr>
      </w:pPr>
    </w:p>
    <w:p w14:paraId="15D36BFD" w14:textId="77777777" w:rsidR="00590B6F" w:rsidRPr="004C3269" w:rsidRDefault="00590B6F" w:rsidP="00590B6F">
      <w:pPr>
        <w:spacing w:line="0" w:lineRule="atLeast"/>
        <w:rPr>
          <w:rFonts w:cs="Arial"/>
          <w:sz w:val="22"/>
        </w:rPr>
      </w:pPr>
      <w:r w:rsidRPr="004C3269">
        <w:rPr>
          <w:rFonts w:cs="Arial"/>
          <w:sz w:val="22"/>
        </w:rPr>
        <w:t xml:space="preserve">Podrobna navodila v zvezi z načinom priprave in oddaje ponudbe so navedena v Navodilih za uporabo e-JN, ki so del te razpisne dokumentacije in objavljena na spletnem naslovu </w:t>
      </w:r>
      <w:hyperlink r:id="rId11" w:history="1">
        <w:r w:rsidRPr="004C3269">
          <w:rPr>
            <w:rFonts w:cs="Arial"/>
            <w:color w:val="0000FF"/>
            <w:sz w:val="22"/>
            <w:u w:val="single"/>
          </w:rPr>
          <w:t>https://ejn.gov.si/eJN2</w:t>
        </w:r>
      </w:hyperlink>
      <w:r w:rsidRPr="004C3269">
        <w:rPr>
          <w:rFonts w:cs="Arial"/>
          <w:sz w:val="22"/>
        </w:rPr>
        <w:t>.</w:t>
      </w:r>
    </w:p>
    <w:p w14:paraId="6AE2872C"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55" w:name="_Toc113361680"/>
      <w:bookmarkStart w:id="156" w:name="_Toc164061133"/>
      <w:r w:rsidRPr="004C3269">
        <w:rPr>
          <w:rFonts w:eastAsia="Times New Roman" w:cs="Arial"/>
          <w:b/>
          <w:smallCaps/>
          <w:sz w:val="22"/>
        </w:rPr>
        <w:t>Veljavnost ponudbe</w:t>
      </w:r>
      <w:bookmarkEnd w:id="155"/>
      <w:bookmarkEnd w:id="156"/>
    </w:p>
    <w:p w14:paraId="0F68A104" w14:textId="726FCECD" w:rsidR="00590B6F" w:rsidRPr="004C3269" w:rsidRDefault="00590B6F" w:rsidP="00590B6F">
      <w:pPr>
        <w:spacing w:line="0" w:lineRule="atLeast"/>
        <w:rPr>
          <w:rFonts w:cs="Arial"/>
          <w:sz w:val="22"/>
        </w:rPr>
      </w:pPr>
      <w:r w:rsidRPr="004C3269">
        <w:rPr>
          <w:rFonts w:cs="Arial"/>
          <w:sz w:val="22"/>
        </w:rPr>
        <w:t xml:space="preserve">Ponudba mora veljati še najmanj </w:t>
      </w:r>
      <w:r w:rsidR="009F6750" w:rsidRPr="009F6750">
        <w:rPr>
          <w:rFonts w:cs="Arial"/>
          <w:b/>
          <w:bCs/>
          <w:color w:val="000000" w:themeColor="text1"/>
          <w:sz w:val="22"/>
        </w:rPr>
        <w:t>9</w:t>
      </w:r>
      <w:r w:rsidRPr="009F6750">
        <w:rPr>
          <w:rFonts w:cs="Arial"/>
          <w:b/>
          <w:bCs/>
          <w:color w:val="000000" w:themeColor="text1"/>
          <w:sz w:val="22"/>
        </w:rPr>
        <w:t>0 dni od</w:t>
      </w:r>
      <w:r w:rsidRPr="004C3269">
        <w:rPr>
          <w:rFonts w:cs="Arial"/>
          <w:b/>
          <w:bCs/>
          <w:color w:val="000000" w:themeColor="text1"/>
          <w:sz w:val="22"/>
        </w:rPr>
        <w:t xml:space="preserve"> roka za odpiranje ponudb. </w:t>
      </w:r>
      <w:r w:rsidRPr="004C3269">
        <w:rPr>
          <w:rFonts w:cs="Arial"/>
          <w:sz w:val="22"/>
        </w:rPr>
        <w:t xml:space="preserve">V izjemnih okoliščinah bo naročnik lahko zahteval, da ponudniki podaljšajo čas veljavnosti ponudb za določeno dodatno obdobje. </w:t>
      </w:r>
    </w:p>
    <w:p w14:paraId="3BF5DE03"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57" w:name="_Toc113361681"/>
      <w:bookmarkStart w:id="158" w:name="_Toc164061134"/>
      <w:r w:rsidRPr="004C3269">
        <w:rPr>
          <w:rFonts w:eastAsia="Times New Roman" w:cs="Arial"/>
          <w:b/>
          <w:smallCaps/>
          <w:sz w:val="22"/>
        </w:rPr>
        <w:t>Stroški ponudbe</w:t>
      </w:r>
      <w:bookmarkEnd w:id="157"/>
      <w:bookmarkEnd w:id="158"/>
    </w:p>
    <w:p w14:paraId="6252DE79" w14:textId="77777777" w:rsidR="00590B6F" w:rsidRPr="004C3269" w:rsidRDefault="00590B6F" w:rsidP="00590B6F">
      <w:pPr>
        <w:spacing w:line="0" w:lineRule="atLeast"/>
        <w:rPr>
          <w:rFonts w:cs="Arial"/>
          <w:sz w:val="22"/>
        </w:rPr>
      </w:pPr>
      <w:r w:rsidRPr="004C3269">
        <w:rPr>
          <w:rFonts w:cs="Arial"/>
          <w:sz w:val="22"/>
        </w:rPr>
        <w:t>Vse stroške, povezane s pripravo in predložitvijo ponudbe, nosi ponudnik.</w:t>
      </w:r>
    </w:p>
    <w:p w14:paraId="202DA971" w14:textId="5816C538"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r w:rsidRPr="004C3269">
        <w:rPr>
          <w:rFonts w:eastAsia="Times New Roman" w:cs="Arial"/>
          <w:b/>
          <w:smallCaps/>
          <w:sz w:val="22"/>
        </w:rPr>
        <w:t xml:space="preserve"> </w:t>
      </w:r>
      <w:bookmarkStart w:id="159" w:name="_Toc113361682"/>
      <w:bookmarkStart w:id="160" w:name="_Toc164061135"/>
      <w:r w:rsidRPr="004C3269">
        <w:rPr>
          <w:rFonts w:eastAsia="Times New Roman" w:cs="Arial"/>
          <w:b/>
          <w:smallCaps/>
          <w:sz w:val="22"/>
        </w:rPr>
        <w:t>Protikorupcijsk</w:t>
      </w:r>
      <w:r w:rsidR="00C67E46">
        <w:rPr>
          <w:rFonts w:eastAsia="Times New Roman" w:cs="Arial"/>
          <w:b/>
          <w:smallCaps/>
          <w:sz w:val="22"/>
        </w:rPr>
        <w:t>a</w:t>
      </w:r>
      <w:r w:rsidRPr="004C3269">
        <w:rPr>
          <w:rFonts w:eastAsia="Times New Roman" w:cs="Arial"/>
          <w:b/>
          <w:smallCaps/>
          <w:sz w:val="22"/>
        </w:rPr>
        <w:t xml:space="preserve"> določ</w:t>
      </w:r>
      <w:r w:rsidR="00C67E46">
        <w:rPr>
          <w:rFonts w:eastAsia="Times New Roman" w:cs="Arial"/>
          <w:b/>
          <w:smallCaps/>
          <w:sz w:val="22"/>
        </w:rPr>
        <w:t>ba</w:t>
      </w:r>
      <w:bookmarkEnd w:id="159"/>
      <w:bookmarkEnd w:id="160"/>
    </w:p>
    <w:p w14:paraId="12CA1398" w14:textId="77777777" w:rsidR="00590B6F" w:rsidRPr="004C3269" w:rsidRDefault="00590B6F" w:rsidP="00590B6F">
      <w:pPr>
        <w:spacing w:line="0" w:lineRule="atLeast"/>
        <w:rPr>
          <w:rFonts w:cs="Arial"/>
          <w:sz w:val="22"/>
        </w:rPr>
      </w:pPr>
      <w:r w:rsidRPr="004C3269">
        <w:rPr>
          <w:rFonts w:cs="Arial"/>
          <w:sz w:val="22"/>
        </w:rPr>
        <w:t xml:space="preserve">V postopku oddaje javnega naročila naročnik in ponudniki ne smejo začenjati in izvajati dejanj, ki bi vnaprej določila izbor določene ponudbe, ali ki bi povzročila, da pogodba ne bi začela veljati oziroma ne bi bil izpolnjen. </w:t>
      </w:r>
    </w:p>
    <w:p w14:paraId="6D5E62E4" w14:textId="77777777" w:rsidR="00590B6F" w:rsidRPr="004C3269" w:rsidRDefault="00590B6F" w:rsidP="00590B6F">
      <w:pPr>
        <w:spacing w:line="0" w:lineRule="atLeast"/>
        <w:rPr>
          <w:rFonts w:cs="Arial"/>
          <w:sz w:val="22"/>
        </w:rPr>
      </w:pPr>
    </w:p>
    <w:p w14:paraId="5904B944" w14:textId="77777777" w:rsidR="00590B6F" w:rsidRPr="004C3269" w:rsidRDefault="00590B6F" w:rsidP="00590B6F">
      <w:pPr>
        <w:spacing w:line="0" w:lineRule="atLeast"/>
        <w:rPr>
          <w:rFonts w:cs="Arial"/>
          <w:sz w:val="22"/>
        </w:rPr>
      </w:pPr>
      <w:r w:rsidRPr="004C3269">
        <w:rPr>
          <w:rFonts w:cs="Arial"/>
          <w:sz w:val="22"/>
        </w:rPr>
        <w:t xml:space="preserve">Vsakršno lobiranje v postopkih oddaje javnih naročil je prepovedano. </w:t>
      </w:r>
    </w:p>
    <w:p w14:paraId="25444A09" w14:textId="48AFE41F" w:rsidR="00590B6F" w:rsidRPr="0036710A" w:rsidRDefault="00590B6F" w:rsidP="00590B6F">
      <w:pPr>
        <w:keepNext/>
        <w:keepLines/>
        <w:numPr>
          <w:ilvl w:val="0"/>
          <w:numId w:val="2"/>
        </w:numPr>
        <w:spacing w:before="100" w:beforeAutospacing="1" w:after="100" w:afterAutospacing="1" w:line="0" w:lineRule="atLeast"/>
        <w:outlineLvl w:val="0"/>
        <w:rPr>
          <w:rFonts w:eastAsia="Times New Roman" w:cs="Arial"/>
          <w:b/>
          <w:bCs/>
          <w:caps/>
          <w:sz w:val="22"/>
        </w:rPr>
      </w:pPr>
      <w:bookmarkStart w:id="161" w:name="_Toc113361683"/>
      <w:bookmarkStart w:id="162" w:name="_Toc164061136"/>
      <w:r w:rsidRPr="0036710A">
        <w:rPr>
          <w:rFonts w:eastAsia="Times New Roman" w:cs="Arial"/>
          <w:b/>
          <w:bCs/>
          <w:caps/>
          <w:sz w:val="22"/>
        </w:rPr>
        <w:t>FINANČN</w:t>
      </w:r>
      <w:r w:rsidR="0002268E">
        <w:rPr>
          <w:rFonts w:eastAsia="Times New Roman" w:cs="Arial"/>
          <w:b/>
          <w:bCs/>
          <w:caps/>
          <w:sz w:val="22"/>
        </w:rPr>
        <w:t>O</w:t>
      </w:r>
      <w:r w:rsidRPr="0036710A">
        <w:rPr>
          <w:rFonts w:eastAsia="Times New Roman" w:cs="Arial"/>
          <w:b/>
          <w:bCs/>
          <w:caps/>
          <w:sz w:val="22"/>
        </w:rPr>
        <w:t xml:space="preserve"> ZAVAROVANJ</w:t>
      </w:r>
      <w:bookmarkEnd w:id="161"/>
      <w:r w:rsidR="0002268E">
        <w:rPr>
          <w:rFonts w:eastAsia="Times New Roman" w:cs="Arial"/>
          <w:b/>
          <w:bCs/>
          <w:caps/>
          <w:sz w:val="22"/>
        </w:rPr>
        <w:t>E ZA DOBRO IZVEDBO POGODBENIH OBVEZNOSTI</w:t>
      </w:r>
      <w:bookmarkEnd w:id="162"/>
    </w:p>
    <w:p w14:paraId="297E9B59" w14:textId="670FA49D" w:rsidR="00291AFB" w:rsidRPr="00291AFB" w:rsidRDefault="00291AFB" w:rsidP="00291AFB">
      <w:pPr>
        <w:rPr>
          <w:rFonts w:cs="Arial"/>
          <w:bCs/>
          <w:sz w:val="22"/>
          <w:lang w:eastAsia="zh-CN"/>
        </w:rPr>
      </w:pPr>
      <w:bookmarkStart w:id="163" w:name="_Hlk40421476"/>
      <w:bookmarkStart w:id="164" w:name="_Hlk528150210"/>
      <w:r w:rsidRPr="00291AFB">
        <w:rPr>
          <w:rFonts w:cs="Arial"/>
          <w:sz w:val="22"/>
        </w:rPr>
        <w:t xml:space="preserve">Izbrani ponudnik bo moral </w:t>
      </w:r>
      <w:bookmarkStart w:id="165" w:name="_Hlk150501516"/>
      <w:r w:rsidRPr="00291AFB">
        <w:rPr>
          <w:rFonts w:cs="Arial"/>
          <w:sz w:val="22"/>
        </w:rPr>
        <w:t xml:space="preserve">naročniku </w:t>
      </w:r>
      <w:r w:rsidRPr="00291AFB">
        <w:rPr>
          <w:rFonts w:cs="Arial"/>
          <w:bCs/>
          <w:sz w:val="22"/>
          <w:lang w:eastAsia="zh-CN"/>
        </w:rPr>
        <w:t xml:space="preserve">najkasneje pet dni po podpisu pogodbe </w:t>
      </w:r>
      <w:r w:rsidRPr="00291AFB">
        <w:rPr>
          <w:rFonts w:cs="Arial"/>
          <w:sz w:val="22"/>
        </w:rPr>
        <w:t xml:space="preserve">predložiti </w:t>
      </w:r>
      <w:bookmarkEnd w:id="165"/>
      <w:r w:rsidRPr="00291AFB">
        <w:rPr>
          <w:rFonts w:cs="Arial"/>
          <w:sz w:val="22"/>
        </w:rPr>
        <w:t xml:space="preserve">finančno zavarovanje za dobro izvedbo pogodbenih obveznosti </w:t>
      </w:r>
      <w:r w:rsidRPr="009231E8">
        <w:rPr>
          <w:rFonts w:cs="Arial"/>
          <w:b/>
          <w:sz w:val="22"/>
          <w:lang w:eastAsia="zh-CN"/>
        </w:rPr>
        <w:t>v višini 10 % od pogodbene vrednosti v EUR z DDV,</w:t>
      </w:r>
      <w:r w:rsidRPr="009231E8">
        <w:rPr>
          <w:rFonts w:cs="Arial"/>
          <w:bCs/>
          <w:sz w:val="22"/>
          <w:lang w:eastAsia="zh-CN"/>
        </w:rPr>
        <w:t xml:space="preserve"> in sicer </w:t>
      </w:r>
      <w:r w:rsidRPr="00F71712">
        <w:rPr>
          <w:rFonts w:cs="Arial"/>
          <w:b/>
          <w:sz w:val="22"/>
          <w:lang w:eastAsia="zh-CN"/>
        </w:rPr>
        <w:t>izvršnico,</w:t>
      </w:r>
      <w:r w:rsidRPr="009231E8">
        <w:rPr>
          <w:rFonts w:cs="Arial"/>
          <w:bCs/>
          <w:sz w:val="22"/>
          <w:lang w:eastAsia="zh-CN"/>
        </w:rPr>
        <w:t xml:space="preserve"> podpisano s strani zakonitega zastopnika izbranega ponudnika ter overjeno s strani notarja ali upravne enote.</w:t>
      </w:r>
      <w:r w:rsidRPr="00291AFB">
        <w:rPr>
          <w:rFonts w:cs="Arial"/>
          <w:bCs/>
          <w:sz w:val="22"/>
          <w:lang w:eastAsia="zh-CN"/>
        </w:rPr>
        <w:t xml:space="preserve"> </w:t>
      </w:r>
    </w:p>
    <w:p w14:paraId="791A629F" w14:textId="77777777" w:rsidR="00291AFB" w:rsidRPr="00291AFB" w:rsidRDefault="00291AFB" w:rsidP="00291AFB">
      <w:pPr>
        <w:rPr>
          <w:rFonts w:cs="Arial"/>
          <w:bCs/>
          <w:sz w:val="22"/>
          <w:lang w:eastAsia="zh-CN"/>
        </w:rPr>
      </w:pPr>
    </w:p>
    <w:p w14:paraId="04465DEF" w14:textId="70465354" w:rsidR="00291AFB" w:rsidRPr="00291AFB" w:rsidRDefault="00291AFB" w:rsidP="00291AFB">
      <w:pPr>
        <w:rPr>
          <w:rFonts w:cs="Arial"/>
          <w:bCs/>
          <w:sz w:val="22"/>
          <w:lang w:eastAsia="zh-CN"/>
        </w:rPr>
      </w:pPr>
      <w:r w:rsidRPr="00291AFB">
        <w:rPr>
          <w:rFonts w:cs="Arial"/>
          <w:bCs/>
          <w:sz w:val="22"/>
          <w:lang w:eastAsia="zh-CN"/>
        </w:rPr>
        <w:t>Naročnik bo navedeno zavarovanje vnovčil v naslednjih primerih:</w:t>
      </w:r>
    </w:p>
    <w:bookmarkEnd w:id="163"/>
    <w:p w14:paraId="1A8E4A28" w14:textId="77777777" w:rsidR="00291AFB" w:rsidRPr="00291AFB" w:rsidRDefault="00291AFB" w:rsidP="00291AFB">
      <w:pPr>
        <w:rPr>
          <w:rFonts w:cs="Arial"/>
          <w:color w:val="FF0000"/>
          <w:sz w:val="22"/>
        </w:rPr>
      </w:pPr>
    </w:p>
    <w:p w14:paraId="5FBF9A13" w14:textId="77777777" w:rsidR="00291AFB" w:rsidRPr="00291AFB" w:rsidRDefault="00291AFB" w:rsidP="00291AFB">
      <w:pPr>
        <w:rPr>
          <w:rFonts w:cs="Arial"/>
          <w:sz w:val="22"/>
        </w:rPr>
      </w:pPr>
      <w:r w:rsidRPr="00291AFB">
        <w:rPr>
          <w:rFonts w:cs="Arial"/>
          <w:sz w:val="22"/>
        </w:rPr>
        <w:t>1. če izbrani ponudnik ne bo začel izvajati svojih pogodbenih obveznosti v skladu z določili pogodbe ali</w:t>
      </w:r>
    </w:p>
    <w:p w14:paraId="5486B7EC" w14:textId="77777777" w:rsidR="00291AFB" w:rsidRPr="00291AFB" w:rsidRDefault="00291AFB" w:rsidP="00291AFB">
      <w:pPr>
        <w:rPr>
          <w:rFonts w:cs="Arial"/>
          <w:sz w:val="22"/>
        </w:rPr>
      </w:pPr>
      <w:r w:rsidRPr="00291AFB">
        <w:rPr>
          <w:rFonts w:cs="Arial"/>
          <w:sz w:val="22"/>
        </w:rPr>
        <w:t>2. če izbrani ponudnik ne bo pravočasno izpolnil svojih pogodbenih obveznosti v skladu z določili pogodbe ali</w:t>
      </w:r>
    </w:p>
    <w:p w14:paraId="4F4ABD96" w14:textId="77777777" w:rsidR="00291AFB" w:rsidRPr="00291AFB" w:rsidRDefault="00291AFB" w:rsidP="00291AFB">
      <w:pPr>
        <w:rPr>
          <w:rFonts w:cs="Arial"/>
          <w:sz w:val="22"/>
        </w:rPr>
      </w:pPr>
      <w:r w:rsidRPr="00291AFB">
        <w:rPr>
          <w:rFonts w:cs="Arial"/>
          <w:sz w:val="22"/>
        </w:rPr>
        <w:t>3. če izbrani ponudnik ne bo pravilno izpolnil svojih pogodbenih obveznosti v skladu z določili pogodbe ali</w:t>
      </w:r>
    </w:p>
    <w:p w14:paraId="01581011" w14:textId="77777777" w:rsidR="00291AFB" w:rsidRPr="00291AFB" w:rsidRDefault="00291AFB" w:rsidP="00291AFB">
      <w:pPr>
        <w:rPr>
          <w:rFonts w:cs="Arial"/>
          <w:sz w:val="22"/>
        </w:rPr>
      </w:pPr>
      <w:r w:rsidRPr="00291AFB">
        <w:rPr>
          <w:rFonts w:cs="Arial"/>
          <w:sz w:val="22"/>
        </w:rPr>
        <w:t>4. če bo izbrani ponudnik prenehal izpolnjevati svoje pogodbene obveznosti v skladu z določili pogodbe.</w:t>
      </w:r>
    </w:p>
    <w:p w14:paraId="2A6D1739" w14:textId="77777777" w:rsidR="00291AFB" w:rsidRPr="00291AFB" w:rsidRDefault="00291AFB" w:rsidP="00291AFB">
      <w:pPr>
        <w:rPr>
          <w:rFonts w:cs="Arial"/>
          <w:sz w:val="22"/>
        </w:rPr>
      </w:pPr>
    </w:p>
    <w:p w14:paraId="36209E48" w14:textId="46CCC444" w:rsidR="00291AFB" w:rsidRPr="00291AFB" w:rsidRDefault="0039731C" w:rsidP="00291AFB">
      <w:pPr>
        <w:rPr>
          <w:rFonts w:cs="Arial"/>
          <w:sz w:val="22"/>
        </w:rPr>
      </w:pPr>
      <w:r>
        <w:rPr>
          <w:rFonts w:cs="Arial"/>
          <w:sz w:val="22"/>
        </w:rPr>
        <w:t>Finančno zavarovanje mora biti veljavno še trideset (30) dni po končnem prevzemu</w:t>
      </w:r>
      <w:r w:rsidR="00F71712">
        <w:rPr>
          <w:rFonts w:cs="Arial"/>
          <w:sz w:val="22"/>
        </w:rPr>
        <w:t xml:space="preserve"> (to je do 30.07.2028)</w:t>
      </w:r>
      <w:r>
        <w:rPr>
          <w:rFonts w:cs="Arial"/>
          <w:sz w:val="22"/>
        </w:rPr>
        <w:t xml:space="preserve">. </w:t>
      </w:r>
      <w:bookmarkStart w:id="166" w:name="_Hlk163643695"/>
      <w:r w:rsidR="00CA198A">
        <w:rPr>
          <w:rFonts w:cs="Arial"/>
          <w:sz w:val="22"/>
        </w:rPr>
        <w:t>V kolikor poteče veljavnost izvršnice pred 30.07.2028, bo moral izbrani izvajalec vsaj deset dni pred potekom veljavnosti le te, predložiti novo izvršnico v isti višini kot je bila prvotna, z veljavnostjo do 30.07.2028</w:t>
      </w:r>
      <w:bookmarkEnd w:id="166"/>
      <w:r w:rsidR="00CA198A">
        <w:rPr>
          <w:rFonts w:cs="Arial"/>
          <w:sz w:val="22"/>
        </w:rPr>
        <w:t xml:space="preserve">. </w:t>
      </w:r>
      <w:r w:rsidR="00291AFB" w:rsidRPr="00291AFB">
        <w:rPr>
          <w:rFonts w:cs="Arial"/>
          <w:sz w:val="22"/>
        </w:rPr>
        <w:t>Če se bodo med trajanjem pogodbe spremenili roki za izvedbo posla, vrsta blaga ali storitve, kakovost in količina, bo moral izbrani ponudnik temu ustrezno spremeniti tudi zavarovanje oziroma podaljšati njeno veljavnost.</w:t>
      </w:r>
    </w:p>
    <w:bookmarkEnd w:id="164"/>
    <w:p w14:paraId="1C64F475" w14:textId="77777777" w:rsidR="00291AFB" w:rsidRPr="00291AFB" w:rsidRDefault="00291AFB" w:rsidP="00291AFB">
      <w:pPr>
        <w:rPr>
          <w:rFonts w:cs="Arial"/>
          <w:sz w:val="22"/>
          <w:highlight w:val="yellow"/>
          <w:lang w:eastAsia="zh-CN"/>
        </w:rPr>
      </w:pPr>
    </w:p>
    <w:p w14:paraId="0FF21559" w14:textId="77777777" w:rsidR="00590B6F" w:rsidRPr="004C3269" w:rsidRDefault="00590B6F" w:rsidP="00590B6F">
      <w:pPr>
        <w:keepNext/>
        <w:keepLines/>
        <w:numPr>
          <w:ilvl w:val="0"/>
          <w:numId w:val="2"/>
        </w:numPr>
        <w:spacing w:before="100" w:beforeAutospacing="1" w:after="100" w:afterAutospacing="1" w:line="0" w:lineRule="atLeast"/>
        <w:outlineLvl w:val="0"/>
        <w:rPr>
          <w:rFonts w:eastAsia="Times New Roman" w:cs="Arial"/>
          <w:b/>
          <w:bCs/>
          <w:caps/>
          <w:sz w:val="22"/>
        </w:rPr>
      </w:pPr>
      <w:bookmarkStart w:id="167" w:name="_Toc113361685"/>
      <w:bookmarkStart w:id="168" w:name="_Toc164061137"/>
      <w:r w:rsidRPr="004C3269">
        <w:rPr>
          <w:rFonts w:eastAsia="Times New Roman" w:cs="Arial"/>
          <w:b/>
          <w:bCs/>
          <w:caps/>
          <w:sz w:val="22"/>
        </w:rPr>
        <w:t>obvestilo o odločitvi o oddaji naročila</w:t>
      </w:r>
      <w:bookmarkEnd w:id="167"/>
      <w:bookmarkEnd w:id="168"/>
    </w:p>
    <w:p w14:paraId="5529ACE8" w14:textId="77777777" w:rsidR="00590B6F" w:rsidRPr="004C3269" w:rsidRDefault="00590B6F" w:rsidP="00590B6F">
      <w:pPr>
        <w:spacing w:line="0" w:lineRule="atLeast"/>
        <w:rPr>
          <w:rFonts w:cs="Arial"/>
          <w:sz w:val="22"/>
        </w:rPr>
      </w:pPr>
      <w:r w:rsidRPr="004C3269">
        <w:rPr>
          <w:rFonts w:cs="Arial"/>
          <w:sz w:val="22"/>
        </w:rPr>
        <w:t>Naročnik bo podpisano odločitev o oddaji naročila objavil na Portalu javnih naročil. Odločitev se šteje za vročeno z dnem objave na Portalu javnih naročil.</w:t>
      </w:r>
    </w:p>
    <w:p w14:paraId="3ADB1540" w14:textId="77777777" w:rsidR="00590B6F" w:rsidRPr="004C3269" w:rsidRDefault="00590B6F" w:rsidP="00590B6F">
      <w:pPr>
        <w:keepNext/>
        <w:keepLines/>
        <w:numPr>
          <w:ilvl w:val="0"/>
          <w:numId w:val="2"/>
        </w:numPr>
        <w:spacing w:before="100" w:beforeAutospacing="1" w:after="100" w:afterAutospacing="1" w:line="0" w:lineRule="atLeast"/>
        <w:outlineLvl w:val="0"/>
        <w:rPr>
          <w:rFonts w:eastAsia="Times New Roman" w:cs="Arial"/>
          <w:b/>
          <w:bCs/>
          <w:caps/>
          <w:sz w:val="22"/>
        </w:rPr>
      </w:pPr>
      <w:bookmarkStart w:id="169" w:name="_Toc113361686"/>
      <w:bookmarkStart w:id="170" w:name="_Toc164061138"/>
      <w:r w:rsidRPr="004C3269">
        <w:rPr>
          <w:rFonts w:eastAsia="Times New Roman" w:cs="Arial"/>
          <w:b/>
          <w:bCs/>
          <w:caps/>
          <w:sz w:val="22"/>
        </w:rPr>
        <w:t>odstop od izvedbe javnega naročila</w:t>
      </w:r>
      <w:bookmarkEnd w:id="169"/>
      <w:bookmarkEnd w:id="170"/>
    </w:p>
    <w:p w14:paraId="01CB1158" w14:textId="77777777" w:rsidR="00590B6F" w:rsidRPr="004C3269" w:rsidRDefault="00590B6F" w:rsidP="00590B6F">
      <w:pPr>
        <w:spacing w:line="0" w:lineRule="atLeast"/>
        <w:rPr>
          <w:rFonts w:cs="Arial"/>
          <w:sz w:val="22"/>
        </w:rPr>
      </w:pPr>
      <w:r w:rsidRPr="004C3269">
        <w:rPr>
          <w:rFonts w:cs="Arial"/>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6650F52" w14:textId="77777777" w:rsidR="00590B6F" w:rsidRPr="004C3269" w:rsidRDefault="00590B6F" w:rsidP="00590B6F">
      <w:pPr>
        <w:keepNext/>
        <w:keepLines/>
        <w:numPr>
          <w:ilvl w:val="0"/>
          <w:numId w:val="2"/>
        </w:numPr>
        <w:spacing w:before="100" w:beforeAutospacing="1" w:after="100" w:afterAutospacing="1" w:line="0" w:lineRule="atLeast"/>
        <w:outlineLvl w:val="0"/>
        <w:rPr>
          <w:rFonts w:eastAsia="Times New Roman" w:cs="Arial"/>
          <w:b/>
          <w:bCs/>
          <w:caps/>
          <w:sz w:val="22"/>
        </w:rPr>
      </w:pPr>
      <w:bookmarkStart w:id="171" w:name="_Toc113361687"/>
      <w:bookmarkStart w:id="172" w:name="_Toc164061139"/>
      <w:r w:rsidRPr="004C3269">
        <w:rPr>
          <w:rFonts w:eastAsia="Times New Roman" w:cs="Arial"/>
          <w:b/>
          <w:bCs/>
          <w:caps/>
          <w:sz w:val="22"/>
        </w:rPr>
        <w:t>Pogodba</w:t>
      </w:r>
      <w:bookmarkEnd w:id="171"/>
      <w:bookmarkEnd w:id="172"/>
    </w:p>
    <w:p w14:paraId="4E099907" w14:textId="77777777" w:rsidR="00590B6F" w:rsidRPr="004C3269" w:rsidRDefault="00590B6F" w:rsidP="00590B6F">
      <w:pPr>
        <w:rPr>
          <w:rFonts w:cs="Arial"/>
          <w:sz w:val="22"/>
        </w:rPr>
      </w:pPr>
      <w:r w:rsidRPr="004C3269">
        <w:rPr>
          <w:rFonts w:cs="Arial"/>
          <w:sz w:val="22"/>
        </w:rPr>
        <w:t xml:space="preserve">V skladu s šestim odstavkom 14. člena </w:t>
      </w:r>
      <w:r w:rsidRPr="004C3269">
        <w:rPr>
          <w:rFonts w:cs="Arial"/>
          <w:sz w:val="22"/>
          <w:shd w:val="clear" w:color="auto" w:fill="FFFFFF"/>
        </w:rPr>
        <w:t>Zakona o integriteti in preprečevanju korupcije (Uradni list RS, št. </w:t>
      </w:r>
      <w:hyperlink r:id="rId12" w:tgtFrame="_blank" w:tooltip="Zakon o integriteti in preprečevanju korupcije (uradno prečiščeno besedilo)" w:history="1">
        <w:r w:rsidRPr="004C3269">
          <w:rPr>
            <w:rFonts w:cs="Arial"/>
            <w:color w:val="0000FF"/>
            <w:sz w:val="22"/>
            <w:u w:val="single"/>
            <w:shd w:val="clear" w:color="auto" w:fill="FFFFFF"/>
          </w:rPr>
          <w:t>69/11</w:t>
        </w:r>
      </w:hyperlink>
      <w:r w:rsidRPr="004C3269">
        <w:rPr>
          <w:rFonts w:cs="Arial"/>
          <w:sz w:val="22"/>
          <w:shd w:val="clear" w:color="auto" w:fill="FFFFFF"/>
        </w:rPr>
        <w:t> – uradno prečiščeno besedilo, </w:t>
      </w:r>
      <w:hyperlink r:id="rId13" w:tgtFrame="_blank" w:tooltip="Zakon o spremembah in dopolnitvah Zakona o integriteti in preprečevanju korupcije" w:history="1">
        <w:r w:rsidRPr="004C3269">
          <w:rPr>
            <w:rFonts w:cs="Arial"/>
            <w:color w:val="0000FF"/>
            <w:sz w:val="22"/>
            <w:u w:val="single"/>
            <w:shd w:val="clear" w:color="auto" w:fill="FFFFFF"/>
          </w:rPr>
          <w:t>158/20</w:t>
        </w:r>
      </w:hyperlink>
      <w:r w:rsidRPr="004C3269">
        <w:rPr>
          <w:rFonts w:cs="Arial"/>
          <w:sz w:val="22"/>
          <w:shd w:val="clear" w:color="auto" w:fill="FFFFFF"/>
        </w:rPr>
        <w:t> in </w:t>
      </w:r>
      <w:hyperlink r:id="rId14" w:tgtFrame="_blank" w:tooltip="Zakon o debirokratizaciji" w:history="1">
        <w:r w:rsidRPr="004C3269">
          <w:rPr>
            <w:rFonts w:cs="Arial"/>
            <w:color w:val="0000FF"/>
            <w:sz w:val="22"/>
            <w:u w:val="single"/>
            <w:shd w:val="clear" w:color="auto" w:fill="FFFFFF"/>
          </w:rPr>
          <w:t>3/22</w:t>
        </w:r>
      </w:hyperlink>
      <w:r w:rsidRPr="004C3269">
        <w:rPr>
          <w:rFonts w:cs="Arial"/>
          <w:sz w:val="22"/>
          <w:shd w:val="clear" w:color="auto" w:fill="FFFFFF"/>
        </w:rPr>
        <w:t> – ZDeb)</w:t>
      </w:r>
      <w:bookmarkStart w:id="173" w:name="_Hlk515611345"/>
      <w:r w:rsidRPr="004C3269">
        <w:rPr>
          <w:rFonts w:cs="Arial"/>
          <w:sz w:val="22"/>
          <w:shd w:val="clear" w:color="auto" w:fill="FFFFFF"/>
        </w:rPr>
        <w:t xml:space="preserve"> je dolžan izbrani ponudnik pred podpisom pogodbe </w:t>
      </w:r>
      <w:r w:rsidRPr="004C3269">
        <w:rPr>
          <w:rFonts w:cs="Arial"/>
          <w:sz w:val="22"/>
        </w:rPr>
        <w:t>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1408306" w14:textId="77777777" w:rsidR="00590B6F" w:rsidRPr="004C3269" w:rsidRDefault="00590B6F" w:rsidP="00590B6F">
      <w:pPr>
        <w:rPr>
          <w:rFonts w:cs="Arial"/>
          <w:sz w:val="22"/>
          <w:shd w:val="clear" w:color="auto" w:fill="FFFFFF"/>
        </w:rPr>
      </w:pPr>
    </w:p>
    <w:bookmarkEnd w:id="173"/>
    <w:p w14:paraId="02EF6316" w14:textId="2F2CF955" w:rsidR="00590B6F" w:rsidRPr="004C3269" w:rsidRDefault="00590B6F" w:rsidP="00590B6F">
      <w:pPr>
        <w:rPr>
          <w:rFonts w:cs="Arial"/>
          <w:sz w:val="22"/>
        </w:rPr>
      </w:pPr>
      <w:r w:rsidRPr="004C3269">
        <w:rPr>
          <w:rFonts w:cs="Arial"/>
          <w:sz w:val="22"/>
        </w:rPr>
        <w:t xml:space="preserve">Izbrani ponudnik mora podpisati in vrniti naročniku pogodbo v roku pet (5) dni </w:t>
      </w:r>
      <w:r w:rsidR="008D257E">
        <w:rPr>
          <w:rFonts w:cs="Arial"/>
          <w:sz w:val="22"/>
        </w:rPr>
        <w:t>po prejemu</w:t>
      </w:r>
      <w:r w:rsidRPr="004C3269">
        <w:rPr>
          <w:rFonts w:cs="Arial"/>
          <w:sz w:val="22"/>
        </w:rPr>
        <w:t xml:space="preserve"> v podpis.</w:t>
      </w:r>
    </w:p>
    <w:p w14:paraId="34B8F7AB" w14:textId="77777777" w:rsidR="00590B6F" w:rsidRPr="004C3269" w:rsidRDefault="00590B6F" w:rsidP="00590B6F">
      <w:pPr>
        <w:rPr>
          <w:rFonts w:cs="Arial"/>
          <w:sz w:val="22"/>
        </w:rPr>
      </w:pPr>
    </w:p>
    <w:p w14:paraId="37022933" w14:textId="77777777" w:rsidR="00590B6F" w:rsidRPr="004C3269" w:rsidRDefault="00590B6F" w:rsidP="00590B6F">
      <w:pPr>
        <w:rPr>
          <w:rFonts w:cs="Arial"/>
          <w:sz w:val="22"/>
        </w:rPr>
      </w:pPr>
      <w:r w:rsidRPr="004C3269">
        <w:rPr>
          <w:rFonts w:cs="Arial"/>
          <w:sz w:val="22"/>
        </w:rPr>
        <w:t>Pogodba se bo pred podpisom vsebinsko prilagodila glede na to, ali bo izbrani ponudnik predložil skupno ponudbo, prijavil sodelovanje podizvajalcev in podobno.</w:t>
      </w:r>
    </w:p>
    <w:p w14:paraId="68F35E58" w14:textId="77777777" w:rsidR="00590B6F" w:rsidRPr="004C3269" w:rsidRDefault="00590B6F" w:rsidP="00590B6F">
      <w:pPr>
        <w:spacing w:line="0" w:lineRule="atLeast"/>
        <w:rPr>
          <w:rFonts w:cs="Arial"/>
          <w:sz w:val="22"/>
        </w:rPr>
      </w:pPr>
    </w:p>
    <w:p w14:paraId="5B77477C" w14:textId="0A5155AC" w:rsidR="00590B6F" w:rsidRPr="004C3269" w:rsidRDefault="00590B6F" w:rsidP="00590B6F">
      <w:pPr>
        <w:spacing w:line="0" w:lineRule="atLeast"/>
        <w:rPr>
          <w:rFonts w:cs="Arial"/>
          <w:sz w:val="22"/>
        </w:rPr>
      </w:pPr>
      <w:r w:rsidRPr="004C3269">
        <w:rPr>
          <w:rFonts w:cs="Arial"/>
          <w:sz w:val="22"/>
        </w:rPr>
        <w:lastRenderedPageBreak/>
        <w:t>S podpisom obrazca »</w:t>
      </w:r>
      <w:r w:rsidR="009231E8">
        <w:rPr>
          <w:rFonts w:cs="Arial"/>
          <w:sz w:val="22"/>
          <w:lang w:eastAsia="zh-CN"/>
        </w:rPr>
        <w:t>I</w:t>
      </w:r>
      <w:r w:rsidR="009231E8" w:rsidRPr="004C3269">
        <w:rPr>
          <w:rFonts w:cs="Arial"/>
          <w:sz w:val="22"/>
          <w:lang w:eastAsia="zh-CN"/>
        </w:rPr>
        <w:t>zjava</w:t>
      </w:r>
      <w:r w:rsidR="009231E8">
        <w:rPr>
          <w:rFonts w:cs="Arial"/>
          <w:sz w:val="22"/>
          <w:lang w:eastAsia="zh-CN"/>
        </w:rPr>
        <w:t xml:space="preserve"> za gospodarski subjekt</w:t>
      </w:r>
      <w:r w:rsidR="009231E8" w:rsidRPr="004C3269">
        <w:rPr>
          <w:rFonts w:cs="Arial"/>
          <w:sz w:val="22"/>
          <w:lang w:eastAsia="zh-CN"/>
        </w:rPr>
        <w:t xml:space="preserve">« </w:t>
      </w:r>
      <w:r w:rsidRPr="004C3269">
        <w:rPr>
          <w:rFonts w:cs="Arial"/>
          <w:sz w:val="22"/>
          <w:lang w:eastAsia="zh-CN"/>
        </w:rPr>
        <w:t>(ponudnik</w:t>
      </w:r>
      <w:r w:rsidR="009231E8">
        <w:rPr>
          <w:rFonts w:cs="Arial"/>
          <w:sz w:val="22"/>
          <w:lang w:eastAsia="zh-CN"/>
        </w:rPr>
        <w:t xml:space="preserve">, </w:t>
      </w:r>
      <w:r w:rsidRPr="004C3269">
        <w:rPr>
          <w:rFonts w:cs="Arial"/>
          <w:sz w:val="22"/>
          <w:lang w:eastAsia="zh-CN"/>
        </w:rPr>
        <w:t>partnerji</w:t>
      </w:r>
      <w:r w:rsidR="009231E8">
        <w:rPr>
          <w:rFonts w:cs="Arial"/>
          <w:sz w:val="22"/>
          <w:lang w:eastAsia="zh-CN"/>
        </w:rPr>
        <w:t xml:space="preserve"> in podizvajalci</w:t>
      </w:r>
      <w:r w:rsidR="009231E8" w:rsidRPr="004C3269">
        <w:rPr>
          <w:rFonts w:cs="Arial"/>
          <w:sz w:val="22"/>
          <w:lang w:eastAsia="zh-CN"/>
        </w:rPr>
        <w:t xml:space="preserve">), </w:t>
      </w:r>
      <w:r w:rsidRPr="004C3269">
        <w:rPr>
          <w:rFonts w:cs="Arial"/>
          <w:sz w:val="22"/>
        </w:rPr>
        <w:t>potrdijo, da sprejemajo vsebino vzorc</w:t>
      </w:r>
      <w:r w:rsidR="00CD3367">
        <w:rPr>
          <w:rFonts w:cs="Arial"/>
          <w:sz w:val="22"/>
        </w:rPr>
        <w:t>a</w:t>
      </w:r>
      <w:r w:rsidRPr="004C3269">
        <w:rPr>
          <w:rFonts w:cs="Arial"/>
          <w:sz w:val="22"/>
        </w:rPr>
        <w:t xml:space="preserve"> Pogodbe št. </w:t>
      </w:r>
      <w:r w:rsidR="00AD2DCA">
        <w:rPr>
          <w:rFonts w:cs="Arial"/>
          <w:sz w:val="22"/>
        </w:rPr>
        <w:t>GHAB 2026</w:t>
      </w:r>
      <w:r w:rsidRPr="004C3269">
        <w:rPr>
          <w:rFonts w:cs="Arial"/>
          <w:sz w:val="22"/>
        </w:rPr>
        <w:t>.</w:t>
      </w:r>
    </w:p>
    <w:p w14:paraId="7A109ED9" w14:textId="77777777" w:rsidR="00590B6F" w:rsidRPr="004C3269" w:rsidRDefault="00590B6F" w:rsidP="00590B6F">
      <w:pPr>
        <w:keepNext/>
        <w:keepLines/>
        <w:numPr>
          <w:ilvl w:val="0"/>
          <w:numId w:val="2"/>
        </w:numPr>
        <w:spacing w:before="100" w:beforeAutospacing="1" w:after="100" w:afterAutospacing="1" w:line="0" w:lineRule="atLeast"/>
        <w:outlineLvl w:val="0"/>
        <w:rPr>
          <w:rFonts w:eastAsia="Times New Roman" w:cs="Arial"/>
          <w:b/>
          <w:bCs/>
          <w:caps/>
          <w:sz w:val="22"/>
        </w:rPr>
      </w:pPr>
      <w:bookmarkStart w:id="174" w:name="_Toc113361688"/>
      <w:bookmarkStart w:id="175" w:name="_Toc164061140"/>
      <w:r w:rsidRPr="004C3269">
        <w:rPr>
          <w:rFonts w:eastAsia="Times New Roman" w:cs="Arial"/>
          <w:b/>
          <w:bCs/>
          <w:caps/>
          <w:sz w:val="22"/>
        </w:rPr>
        <w:t>pravno varstvo</w:t>
      </w:r>
      <w:bookmarkEnd w:id="174"/>
      <w:bookmarkEnd w:id="175"/>
    </w:p>
    <w:p w14:paraId="6AAAE2B7" w14:textId="77777777" w:rsidR="00590B6F" w:rsidRPr="004C3269" w:rsidRDefault="00590B6F" w:rsidP="00590B6F">
      <w:pPr>
        <w:spacing w:line="0" w:lineRule="atLeast"/>
        <w:rPr>
          <w:rFonts w:cs="Arial"/>
          <w:sz w:val="22"/>
        </w:rPr>
      </w:pPr>
      <w:r w:rsidRPr="004C3269">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8C8784C" w14:textId="77777777" w:rsidR="00590B6F" w:rsidRPr="004C3269" w:rsidRDefault="00590B6F" w:rsidP="00590B6F">
      <w:pPr>
        <w:spacing w:line="0" w:lineRule="atLeast"/>
        <w:rPr>
          <w:rFonts w:cs="Arial"/>
          <w:sz w:val="22"/>
        </w:rPr>
      </w:pPr>
    </w:p>
    <w:p w14:paraId="7DBBD213" w14:textId="5D3CDD07" w:rsidR="00590B6F" w:rsidRPr="004C3269" w:rsidRDefault="00590B6F" w:rsidP="00590B6F">
      <w:pPr>
        <w:spacing w:line="0" w:lineRule="atLeast"/>
        <w:rPr>
          <w:rFonts w:cs="Arial"/>
          <w:sz w:val="22"/>
        </w:rPr>
      </w:pPr>
      <w:r w:rsidRPr="004C3269">
        <w:rPr>
          <w:rFonts w:cs="Arial"/>
          <w:sz w:val="22"/>
        </w:rPr>
        <w:t xml:space="preserve">Takso v višini 2.000 </w:t>
      </w:r>
      <w:r w:rsidR="000508A6">
        <w:rPr>
          <w:rFonts w:cs="Arial"/>
          <w:sz w:val="22"/>
        </w:rPr>
        <w:t>EUR</w:t>
      </w:r>
      <w:r w:rsidRPr="004C3269">
        <w:rPr>
          <w:rFonts w:cs="Arial"/>
          <w:sz w:val="22"/>
        </w:rPr>
        <w:t xml:space="preserve"> mora vlagatelj plačati na transakcijski račun Ministrstva za finance, številka SI56 0110 0100 0358 802, odprt pri Banki Slovenije, Slovenska 35, 1505 Ljubljana, Slovenija, SWIFT KODA: BSLJSI2X; IBAN:SI56011001000358802. </w:t>
      </w:r>
    </w:p>
    <w:p w14:paraId="29771445" w14:textId="77777777" w:rsidR="00590B6F" w:rsidRPr="004C3269" w:rsidRDefault="00590B6F" w:rsidP="00590B6F">
      <w:pPr>
        <w:spacing w:line="0" w:lineRule="atLeast"/>
        <w:rPr>
          <w:rFonts w:cs="Arial"/>
          <w:sz w:val="22"/>
        </w:rPr>
      </w:pPr>
    </w:p>
    <w:p w14:paraId="58516E29" w14:textId="77777777" w:rsidR="00590B6F" w:rsidRPr="004C3269" w:rsidRDefault="00590B6F" w:rsidP="00590B6F">
      <w:pPr>
        <w:spacing w:line="0" w:lineRule="atLeast"/>
        <w:rPr>
          <w:rFonts w:cs="Arial"/>
          <w:sz w:val="22"/>
        </w:rPr>
      </w:pPr>
      <w:r w:rsidRPr="004C3269">
        <w:rPr>
          <w:rFonts w:cs="Arial"/>
          <w:sz w:val="22"/>
        </w:rPr>
        <w:t xml:space="preserve">Zahtevek za revizijo mora biti vložen preko portala eRevizija: </w:t>
      </w:r>
      <w:hyperlink r:id="rId15" w:history="1">
        <w:r w:rsidRPr="004C3269">
          <w:rPr>
            <w:rFonts w:cs="Arial"/>
            <w:sz w:val="22"/>
          </w:rPr>
          <w:t>https://www.portalerevizija.si</w:t>
        </w:r>
      </w:hyperlink>
      <w:r w:rsidRPr="004C3269">
        <w:rPr>
          <w:rFonts w:cs="Arial"/>
          <w:sz w:val="22"/>
        </w:rPr>
        <w:t xml:space="preserve">  v skladu s Pravilnikom o portalu eRevizija za izmenjavo informacij in dokumentov v predrevizijskem, revizijskem in pritožbenem postopku (Uradni list RS, št. </w:t>
      </w:r>
      <w:hyperlink r:id="rId16" w:tgtFrame="_blank" w:tooltip="Pravilnik o portalu eRevizija za izmenjavo informacij in dokumentov v predrevizijskem, revizijskem in pritožbenem postopku" w:history="1">
        <w:r w:rsidRPr="004C3269">
          <w:rPr>
            <w:rFonts w:cs="Arial"/>
            <w:sz w:val="22"/>
          </w:rPr>
          <w:t>32/19</w:t>
        </w:r>
      </w:hyperlink>
      <w:r w:rsidRPr="004C3269">
        <w:rPr>
          <w:rFonts w:cs="Arial"/>
          <w:sz w:val="22"/>
        </w:rPr>
        <w:t> in </w:t>
      </w:r>
      <w:hyperlink r:id="rId17" w:tgtFrame="_blank" w:tooltip="Pravilnik o spremembah in dopolnitvi Pravilnika o portalu eRevizija za izmenjavo informacij in dokumentov v predrevizijskem, revizijskem in pritožbenem postopku" w:history="1">
        <w:r w:rsidRPr="004C3269">
          <w:rPr>
            <w:rFonts w:cs="Arial"/>
            <w:sz w:val="22"/>
          </w:rPr>
          <w:t>67/20</w:t>
        </w:r>
      </w:hyperlink>
      <w:r w:rsidRPr="004C3269">
        <w:rPr>
          <w:rFonts w:cs="Arial"/>
          <w:sz w:val="22"/>
        </w:rPr>
        <w:t>).</w:t>
      </w:r>
    </w:p>
    <w:p w14:paraId="46FC0598" w14:textId="77777777" w:rsidR="00590B6F" w:rsidRPr="004C3269" w:rsidRDefault="00590B6F" w:rsidP="00590B6F">
      <w:pPr>
        <w:spacing w:line="0" w:lineRule="atLeast"/>
        <w:rPr>
          <w:rFonts w:cs="Arial"/>
          <w:sz w:val="22"/>
        </w:rPr>
      </w:pPr>
    </w:p>
    <w:p w14:paraId="4D6F64DF" w14:textId="5DD20C36" w:rsidR="00590B6F" w:rsidRDefault="00590B6F" w:rsidP="00590B6F">
      <w:pPr>
        <w:spacing w:line="0" w:lineRule="atLeast"/>
        <w:rPr>
          <w:rFonts w:cs="Arial"/>
          <w:sz w:val="22"/>
        </w:rPr>
      </w:pPr>
    </w:p>
    <w:p w14:paraId="5E2B5C24" w14:textId="77777777" w:rsidR="002D75E1" w:rsidRPr="004C3269" w:rsidRDefault="002D75E1" w:rsidP="00590B6F">
      <w:pPr>
        <w:spacing w:line="0" w:lineRule="atLeast"/>
        <w:rPr>
          <w:rFonts w:cs="Arial"/>
          <w:sz w:val="22"/>
        </w:rPr>
      </w:pPr>
    </w:p>
    <w:p w14:paraId="457D91E2" w14:textId="0358200E" w:rsidR="00590B6F" w:rsidRPr="004C3269" w:rsidRDefault="00590B6F" w:rsidP="00590B6F">
      <w:pPr>
        <w:spacing w:line="0" w:lineRule="atLeast"/>
        <w:rPr>
          <w:rFonts w:cs="Arial"/>
          <w:b/>
          <w:sz w:val="22"/>
        </w:rPr>
      </w:pPr>
      <w:r w:rsidRPr="004C3269">
        <w:rPr>
          <w:rFonts w:cs="Arial"/>
          <w:sz w:val="22"/>
        </w:rPr>
        <w:tab/>
      </w:r>
      <w:r w:rsidRPr="004C3269">
        <w:rPr>
          <w:rFonts w:cs="Arial"/>
          <w:sz w:val="22"/>
        </w:rPr>
        <w:tab/>
      </w:r>
      <w:r w:rsidRPr="004C3269">
        <w:rPr>
          <w:rFonts w:cs="Arial"/>
          <w:sz w:val="22"/>
        </w:rPr>
        <w:tab/>
      </w:r>
      <w:r w:rsidRPr="004C3269">
        <w:rPr>
          <w:rFonts w:cs="Arial"/>
          <w:sz w:val="22"/>
        </w:rPr>
        <w:tab/>
      </w:r>
      <w:r w:rsidRPr="004C3269">
        <w:rPr>
          <w:rFonts w:cs="Arial"/>
          <w:sz w:val="22"/>
        </w:rPr>
        <w:tab/>
      </w:r>
      <w:r w:rsidRPr="004C3269">
        <w:rPr>
          <w:rFonts w:cs="Arial"/>
          <w:sz w:val="22"/>
        </w:rPr>
        <w:tab/>
      </w:r>
      <w:r w:rsidRPr="004C3269">
        <w:rPr>
          <w:rFonts w:cs="Arial"/>
          <w:sz w:val="22"/>
        </w:rPr>
        <w:tab/>
      </w:r>
      <w:r w:rsidR="002E0419">
        <w:rPr>
          <w:rFonts w:cs="Arial"/>
          <w:sz w:val="22"/>
        </w:rPr>
        <w:t xml:space="preserve">         </w:t>
      </w:r>
      <w:r w:rsidRPr="004C3269">
        <w:rPr>
          <w:rFonts w:cs="Arial"/>
          <w:b/>
          <w:sz w:val="22"/>
        </w:rPr>
        <w:t>Slovenski državni gozdovi</w:t>
      </w:r>
      <w:r w:rsidR="002E0419">
        <w:rPr>
          <w:rFonts w:cs="Arial"/>
          <w:b/>
          <w:sz w:val="22"/>
        </w:rPr>
        <w:t>,</w:t>
      </w:r>
      <w:r w:rsidRPr="004C3269">
        <w:rPr>
          <w:rFonts w:cs="Arial"/>
          <w:b/>
          <w:sz w:val="22"/>
        </w:rPr>
        <w:t xml:space="preserve"> d.o.o.</w:t>
      </w:r>
    </w:p>
    <w:p w14:paraId="2412B518" w14:textId="77777777" w:rsidR="00590B6F" w:rsidRPr="004C3269" w:rsidRDefault="00590B6F" w:rsidP="00183049">
      <w:pPr>
        <w:shd w:val="clear" w:color="auto" w:fill="FFFFFF"/>
        <w:spacing w:before="120" w:after="120"/>
        <w:textAlignment w:val="baseline"/>
        <w:rPr>
          <w:rFonts w:cs="Arial"/>
          <w:bCs/>
          <w:sz w:val="22"/>
        </w:rPr>
      </w:pPr>
    </w:p>
    <w:p w14:paraId="5D5FD7B3" w14:textId="2DE2284F" w:rsidR="00590B6F" w:rsidRDefault="00590B6F" w:rsidP="00183049">
      <w:pPr>
        <w:shd w:val="clear" w:color="auto" w:fill="FFFFFF"/>
        <w:spacing w:before="120" w:after="120"/>
        <w:textAlignment w:val="baseline"/>
        <w:rPr>
          <w:rFonts w:ascii="Century Gothic" w:hAnsi="Century Gothic"/>
          <w:bCs/>
          <w:sz w:val="22"/>
        </w:rPr>
      </w:pPr>
    </w:p>
    <w:p w14:paraId="58312189" w14:textId="2088F833" w:rsidR="00590B6F" w:rsidRDefault="00590B6F" w:rsidP="00183049">
      <w:pPr>
        <w:shd w:val="clear" w:color="auto" w:fill="FFFFFF"/>
        <w:spacing w:before="120" w:after="120"/>
        <w:textAlignment w:val="baseline"/>
        <w:rPr>
          <w:rFonts w:ascii="Century Gothic" w:hAnsi="Century Gothic"/>
          <w:bCs/>
          <w:sz w:val="22"/>
        </w:rPr>
      </w:pPr>
    </w:p>
    <w:p w14:paraId="41A676D2" w14:textId="77777777" w:rsidR="00590B6F" w:rsidRPr="008626BF" w:rsidRDefault="00590B6F" w:rsidP="00183049">
      <w:pPr>
        <w:shd w:val="clear" w:color="auto" w:fill="FFFFFF"/>
        <w:spacing w:before="120" w:after="120"/>
        <w:textAlignment w:val="baseline"/>
        <w:rPr>
          <w:rFonts w:ascii="Century Gothic" w:eastAsia="Times New Roman" w:hAnsi="Century Gothic" w:cstheme="minorHAnsi"/>
          <w:bCs/>
          <w:sz w:val="22"/>
          <w:bdr w:val="none" w:sz="0" w:space="0" w:color="auto" w:frame="1"/>
          <w:lang w:eastAsia="sl-SI"/>
        </w:rPr>
      </w:pPr>
    </w:p>
    <w:sectPr w:rsidR="00590B6F" w:rsidRPr="008626BF" w:rsidSect="002639EC">
      <w:headerReference w:type="default" r:id="rId18"/>
      <w:head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CC88F" w14:textId="77777777" w:rsidR="00976243" w:rsidRDefault="00976243" w:rsidP="00107834">
      <w:pPr>
        <w:spacing w:line="240" w:lineRule="auto"/>
      </w:pPr>
      <w:r>
        <w:separator/>
      </w:r>
    </w:p>
  </w:endnote>
  <w:endnote w:type="continuationSeparator" w:id="0">
    <w:p w14:paraId="0A4EF782" w14:textId="77777777" w:rsidR="00976243" w:rsidRDefault="00976243"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M Sans">
    <w:charset w:val="EE"/>
    <w:family w:val="auto"/>
    <w:pitch w:val="variable"/>
    <w:sig w:usb0="8000002F" w:usb1="5000205B" w:usb2="00000000" w:usb3="00000000" w:csb0="00000093"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B69CB" w14:textId="77777777" w:rsidR="00976243" w:rsidRDefault="00976243" w:rsidP="00107834">
      <w:pPr>
        <w:spacing w:line="240" w:lineRule="auto"/>
      </w:pPr>
      <w:r>
        <w:separator/>
      </w:r>
    </w:p>
  </w:footnote>
  <w:footnote w:type="continuationSeparator" w:id="0">
    <w:p w14:paraId="0AD4B846" w14:textId="77777777" w:rsidR="00976243" w:rsidRDefault="00976243"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1C04" w14:textId="2EB004B1" w:rsidR="00D376FA" w:rsidRDefault="00D376FA" w:rsidP="00C817FE">
    <w:pPr>
      <w:pStyle w:val="Glava"/>
      <w:rPr>
        <w:noProof/>
      </w:rPr>
    </w:pPr>
    <w:r>
      <w:rPr>
        <w:noProof/>
      </w:rPr>
      <w:t xml:space="preserve">                                 </w:t>
    </w:r>
    <w:r w:rsidR="005C24FB">
      <w:rPr>
        <w:noProof/>
      </w:rPr>
      <w:drawing>
        <wp:inline distT="0" distB="0" distL="0" distR="0" wp14:anchorId="1913B4E8" wp14:editId="1E4DEDFF">
          <wp:extent cx="4554220" cy="762000"/>
          <wp:effectExtent l="0" t="0" r="0" b="0"/>
          <wp:docPr id="14080213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54220" cy="762000"/>
                  </a:xfrm>
                  <a:prstGeom prst="rect">
                    <a:avLst/>
                  </a:prstGeom>
                  <a:noFill/>
                </pic:spPr>
              </pic:pic>
            </a:graphicData>
          </a:graphic>
        </wp:inline>
      </w:drawing>
    </w:r>
  </w:p>
  <w:p w14:paraId="3561D0F7" w14:textId="77777777" w:rsidR="00D376FA" w:rsidRPr="00C817FE" w:rsidRDefault="00D376FA" w:rsidP="00C817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C4F43" w14:textId="0010E98E" w:rsidR="00D376FA" w:rsidRDefault="00D376FA">
    <w:pPr>
      <w:pStyle w:val="Glava"/>
    </w:pPr>
    <w:r>
      <w:rPr>
        <w:noProof/>
      </w:rPr>
      <w:t xml:space="preserve">                                         </w:t>
    </w:r>
  </w:p>
  <w:p w14:paraId="4A9B857F" w14:textId="47D7B9B6" w:rsidR="00D376FA" w:rsidRDefault="00D376FA" w:rsidP="00BB1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19E2E90"/>
    <w:multiLevelType w:val="multilevel"/>
    <w:tmpl w:val="70AAA324"/>
    <w:numStyleLink w:val="Natevanjestevilkami"/>
  </w:abstractNum>
  <w:abstractNum w:abstractNumId="2" w15:restartNumberingAfterBreak="0">
    <w:nsid w:val="03AF7041"/>
    <w:multiLevelType w:val="hybridMultilevel"/>
    <w:tmpl w:val="A9E427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FA5B7D"/>
    <w:multiLevelType w:val="multilevel"/>
    <w:tmpl w:val="187CD61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A935E4F"/>
    <w:multiLevelType w:val="multilevel"/>
    <w:tmpl w:val="77789D16"/>
    <w:lvl w:ilvl="0">
      <w:start w:val="1"/>
      <w:numFmt w:val="decimal"/>
      <w:lvlText w:val="%1."/>
      <w:lvlJc w:val="left"/>
      <w:pPr>
        <w:ind w:left="720" w:hanging="360"/>
      </w:pPr>
      <w:rPr>
        <w:rFonts w:ascii="DM Sans" w:eastAsia="Calibri" w:hAnsi="DM San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9" w15:restartNumberingAfterBreak="0">
    <w:nsid w:val="1A2371D7"/>
    <w:multiLevelType w:val="multilevel"/>
    <w:tmpl w:val="1B9EF81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0" w15:restartNumberingAfterBreak="0">
    <w:nsid w:val="1A72425E"/>
    <w:multiLevelType w:val="multilevel"/>
    <w:tmpl w:val="C23E4F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7B5A0E"/>
    <w:multiLevelType w:val="multilevel"/>
    <w:tmpl w:val="0E485F04"/>
    <w:lvl w:ilvl="0">
      <w:start w:val="1"/>
      <w:numFmt w:val="decimal"/>
      <w:lvlText w:val="%1."/>
      <w:lvlJc w:val="left"/>
      <w:pPr>
        <w:ind w:left="720" w:hanging="360"/>
      </w:pPr>
      <w:rPr>
        <w:rFonts w:eastAsia="Times New Roman" w:cs="Aptos"/>
        <w:b/>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1D0D1FE7"/>
    <w:multiLevelType w:val="multilevel"/>
    <w:tmpl w:val="2114831E"/>
    <w:numStyleLink w:val="Headings"/>
  </w:abstractNum>
  <w:abstractNum w:abstractNumId="1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1851EC3"/>
    <w:multiLevelType w:val="multilevel"/>
    <w:tmpl w:val="A952406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5" w15:restartNumberingAfterBreak="0">
    <w:nsid w:val="22AE27A2"/>
    <w:multiLevelType w:val="hybridMultilevel"/>
    <w:tmpl w:val="9378E3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0B672B"/>
    <w:multiLevelType w:val="hybridMultilevel"/>
    <w:tmpl w:val="1A7EB7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C368C8"/>
    <w:multiLevelType w:val="multilevel"/>
    <w:tmpl w:val="2CF08170"/>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8" w15:restartNumberingAfterBreak="0">
    <w:nsid w:val="2A7D4A91"/>
    <w:multiLevelType w:val="multilevel"/>
    <w:tmpl w:val="ABFC97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41A7EAB"/>
    <w:multiLevelType w:val="multilevel"/>
    <w:tmpl w:val="963AD29E"/>
    <w:lvl w:ilvl="0">
      <w:start w:val="1"/>
      <w:numFmt w:val="ordinal"/>
      <w:pStyle w:val="Slog4d"/>
      <w:lvlText w:val="8.2.%1"/>
      <w:lvlJc w:val="left"/>
      <w:pPr>
        <w:ind w:left="7448" w:hanging="360"/>
      </w:pPr>
      <w:rPr>
        <w:rFonts w:hint="default"/>
      </w:rPr>
    </w:lvl>
    <w:lvl w:ilvl="1">
      <w:start w:val="1"/>
      <w:numFmt w:val="lowerLetter"/>
      <w:lvlText w:val="%2."/>
      <w:lvlJc w:val="left"/>
      <w:pPr>
        <w:ind w:left="2531" w:hanging="360"/>
      </w:pPr>
      <w:rPr>
        <w:rFonts w:hint="default"/>
      </w:rPr>
    </w:lvl>
    <w:lvl w:ilvl="2">
      <w:start w:val="1"/>
      <w:numFmt w:val="lowerRoman"/>
      <w:lvlText w:val="%3."/>
      <w:lvlJc w:val="right"/>
      <w:pPr>
        <w:ind w:left="3251" w:hanging="180"/>
      </w:pPr>
      <w:rPr>
        <w:rFonts w:hint="default"/>
      </w:rPr>
    </w:lvl>
    <w:lvl w:ilvl="3">
      <w:start w:val="1"/>
      <w:numFmt w:val="decimal"/>
      <w:lvlText w:val="%4."/>
      <w:lvlJc w:val="left"/>
      <w:pPr>
        <w:ind w:left="3971" w:hanging="360"/>
      </w:pPr>
      <w:rPr>
        <w:rFonts w:hint="default"/>
      </w:rPr>
    </w:lvl>
    <w:lvl w:ilvl="4">
      <w:start w:val="1"/>
      <w:numFmt w:val="lowerLetter"/>
      <w:lvlText w:val="%5."/>
      <w:lvlJc w:val="left"/>
      <w:pPr>
        <w:ind w:left="4691" w:hanging="360"/>
      </w:pPr>
      <w:rPr>
        <w:rFonts w:hint="default"/>
      </w:rPr>
    </w:lvl>
    <w:lvl w:ilvl="5">
      <w:start w:val="1"/>
      <w:numFmt w:val="lowerRoman"/>
      <w:lvlText w:val="%6."/>
      <w:lvlJc w:val="right"/>
      <w:pPr>
        <w:ind w:left="5411" w:hanging="180"/>
      </w:pPr>
      <w:rPr>
        <w:rFonts w:hint="default"/>
      </w:rPr>
    </w:lvl>
    <w:lvl w:ilvl="6">
      <w:start w:val="1"/>
      <w:numFmt w:val="decimal"/>
      <w:lvlText w:val="%7."/>
      <w:lvlJc w:val="left"/>
      <w:pPr>
        <w:ind w:left="6131" w:hanging="360"/>
      </w:pPr>
      <w:rPr>
        <w:rFonts w:hint="default"/>
      </w:rPr>
    </w:lvl>
    <w:lvl w:ilvl="7">
      <w:start w:val="1"/>
      <w:numFmt w:val="lowerLetter"/>
      <w:lvlText w:val="%8."/>
      <w:lvlJc w:val="left"/>
      <w:pPr>
        <w:ind w:left="6851" w:hanging="360"/>
      </w:pPr>
      <w:rPr>
        <w:rFonts w:hint="default"/>
      </w:rPr>
    </w:lvl>
    <w:lvl w:ilvl="8">
      <w:start w:val="1"/>
      <w:numFmt w:val="lowerRoman"/>
      <w:lvlText w:val="%9."/>
      <w:lvlJc w:val="right"/>
      <w:pPr>
        <w:ind w:left="7571" w:hanging="180"/>
      </w:pPr>
      <w:rPr>
        <w:rFonts w:hint="default"/>
      </w:rPr>
    </w:lvl>
  </w:abstractNum>
  <w:abstractNum w:abstractNumId="2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3A06366B"/>
    <w:multiLevelType w:val="hybridMultilevel"/>
    <w:tmpl w:val="22AC6D82"/>
    <w:lvl w:ilvl="0" w:tplc="A768AC3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F31C7B"/>
    <w:multiLevelType w:val="hybridMultilevel"/>
    <w:tmpl w:val="960CE316"/>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3" w15:restartNumberingAfterBreak="0">
    <w:nsid w:val="42004783"/>
    <w:multiLevelType w:val="multilevel"/>
    <w:tmpl w:val="4574C4FC"/>
    <w:lvl w:ilvl="0">
      <w:numFmt w:val="bullet"/>
      <w:lvlText w:val="-"/>
      <w:lvlJc w:val="left"/>
      <w:pPr>
        <w:ind w:left="720" w:hanging="360"/>
      </w:pPr>
      <w:rPr>
        <w:rFonts w:ascii="DM Sans" w:eastAsia="Calibri" w:hAnsi="DM San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58A06D7"/>
    <w:multiLevelType w:val="hybridMultilevel"/>
    <w:tmpl w:val="3F4252F4"/>
    <w:lvl w:ilvl="0" w:tplc="FFFFFFFF">
      <w:start w:val="1"/>
      <w:numFmt w:val="decimal"/>
      <w:lvlText w:val="%1. "/>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9CB4347"/>
    <w:multiLevelType w:val="multilevel"/>
    <w:tmpl w:val="611AB68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79310B"/>
    <w:multiLevelType w:val="multilevel"/>
    <w:tmpl w:val="5BAE990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5F0F7FF6"/>
    <w:multiLevelType w:val="multilevel"/>
    <w:tmpl w:val="BCA2323A"/>
    <w:lvl w:ilvl="0">
      <w:start w:val="1"/>
      <w:numFmt w:val="decimal"/>
      <w:lvlText w:val="%1."/>
      <w:lvlJc w:val="left"/>
      <w:pPr>
        <w:ind w:left="720" w:hanging="360"/>
      </w:pPr>
      <w:rPr>
        <w:rFonts w:ascii="DM Sans" w:eastAsia="Calibri" w:hAnsi="DM San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F3C3A75"/>
    <w:multiLevelType w:val="multilevel"/>
    <w:tmpl w:val="DA3A631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716D4457"/>
    <w:multiLevelType w:val="hybridMultilevel"/>
    <w:tmpl w:val="21202F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3E72D78"/>
    <w:multiLevelType w:val="multilevel"/>
    <w:tmpl w:val="40848D4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984002242">
    <w:abstractNumId w:val="35"/>
  </w:num>
  <w:num w:numId="2" w16cid:durableId="72852953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925"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80132065">
    <w:abstractNumId w:val="34"/>
  </w:num>
  <w:num w:numId="4" w16cid:durableId="1994720384">
    <w:abstractNumId w:val="27"/>
  </w:num>
  <w:num w:numId="5" w16cid:durableId="2146771080">
    <w:abstractNumId w:val="7"/>
  </w:num>
  <w:num w:numId="6" w16cid:durableId="1801461869">
    <w:abstractNumId w:val="1"/>
  </w:num>
  <w:num w:numId="7" w16cid:durableId="1378703615">
    <w:abstractNumId w:val="24"/>
  </w:num>
  <w:num w:numId="8" w16cid:durableId="279844300">
    <w:abstractNumId w:val="6"/>
  </w:num>
  <w:num w:numId="9" w16cid:durableId="1814903867">
    <w:abstractNumId w:val="29"/>
  </w:num>
  <w:num w:numId="10" w16cid:durableId="479419486">
    <w:abstractNumId w:val="32"/>
  </w:num>
  <w:num w:numId="11" w16cid:durableId="466702532">
    <w:abstractNumId w:val="8"/>
  </w:num>
  <w:num w:numId="12" w16cid:durableId="1521163976">
    <w:abstractNumId w:val="13"/>
  </w:num>
  <w:num w:numId="13" w16cid:durableId="1878928180">
    <w:abstractNumId w:val="20"/>
  </w:num>
  <w:num w:numId="14" w16cid:durableId="1994214036">
    <w:abstractNumId w:val="4"/>
  </w:num>
  <w:num w:numId="15" w16cid:durableId="9176354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156579">
    <w:abstractNumId w:val="19"/>
  </w:num>
  <w:num w:numId="17" w16cid:durableId="1118372786">
    <w:abstractNumId w:val="2"/>
  </w:num>
  <w:num w:numId="18" w16cid:durableId="1344282724">
    <w:abstractNumId w:val="21"/>
  </w:num>
  <w:num w:numId="19" w16cid:durableId="1060520541">
    <w:abstractNumId w:val="33"/>
  </w:num>
  <w:num w:numId="20" w16cid:durableId="602567228">
    <w:abstractNumId w:val="10"/>
  </w:num>
  <w:num w:numId="21" w16cid:durableId="771128655">
    <w:abstractNumId w:val="30"/>
  </w:num>
  <w:num w:numId="22" w16cid:durableId="1307782710">
    <w:abstractNumId w:val="23"/>
  </w:num>
  <w:num w:numId="23" w16cid:durableId="1990744426">
    <w:abstractNumId w:val="5"/>
  </w:num>
  <w:num w:numId="24" w16cid:durableId="180551842">
    <w:abstractNumId w:val="5"/>
    <w:lvlOverride w:ilvl="0">
      <w:startOverride w:val="1"/>
    </w:lvlOverride>
  </w:num>
  <w:num w:numId="25" w16cid:durableId="957295718">
    <w:abstractNumId w:val="36"/>
  </w:num>
  <w:num w:numId="26" w16cid:durableId="1514686369">
    <w:abstractNumId w:val="16"/>
  </w:num>
  <w:num w:numId="27" w16cid:durableId="391348120">
    <w:abstractNumId w:val="25"/>
  </w:num>
  <w:num w:numId="28" w16cid:durableId="731077783">
    <w:abstractNumId w:val="15"/>
  </w:num>
  <w:num w:numId="29" w16cid:durableId="1545946404">
    <w:abstractNumId w:val="37"/>
  </w:num>
  <w:num w:numId="30" w16cid:durableId="1523740203">
    <w:abstractNumId w:val="11"/>
  </w:num>
  <w:num w:numId="31" w16cid:durableId="489291981">
    <w:abstractNumId w:val="17"/>
  </w:num>
  <w:num w:numId="32" w16cid:durableId="1760061743">
    <w:abstractNumId w:val="31"/>
  </w:num>
  <w:num w:numId="33" w16cid:durableId="982080348">
    <w:abstractNumId w:val="3"/>
  </w:num>
  <w:num w:numId="34" w16cid:durableId="997613673">
    <w:abstractNumId w:val="14"/>
  </w:num>
  <w:num w:numId="35" w16cid:durableId="1815834905">
    <w:abstractNumId w:val="26"/>
  </w:num>
  <w:num w:numId="36" w16cid:durableId="142084417">
    <w:abstractNumId w:val="18"/>
  </w:num>
  <w:num w:numId="37" w16cid:durableId="273485182">
    <w:abstractNumId w:val="9"/>
  </w:num>
  <w:num w:numId="38" w16cid:durableId="671183910">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E14"/>
    <w:rsid w:val="000012AB"/>
    <w:rsid w:val="00001F83"/>
    <w:rsid w:val="000020E7"/>
    <w:rsid w:val="00002A2A"/>
    <w:rsid w:val="000042F4"/>
    <w:rsid w:val="00004B23"/>
    <w:rsid w:val="00005B74"/>
    <w:rsid w:val="00005D11"/>
    <w:rsid w:val="00005F4B"/>
    <w:rsid w:val="00010E67"/>
    <w:rsid w:val="00011ADB"/>
    <w:rsid w:val="0001403A"/>
    <w:rsid w:val="0001557A"/>
    <w:rsid w:val="00015A5C"/>
    <w:rsid w:val="00015DD6"/>
    <w:rsid w:val="00016019"/>
    <w:rsid w:val="0002268E"/>
    <w:rsid w:val="00022CFC"/>
    <w:rsid w:val="000230BE"/>
    <w:rsid w:val="00023BCE"/>
    <w:rsid w:val="000243A7"/>
    <w:rsid w:val="000259DC"/>
    <w:rsid w:val="0002772E"/>
    <w:rsid w:val="0003119A"/>
    <w:rsid w:val="000317C4"/>
    <w:rsid w:val="00032AA5"/>
    <w:rsid w:val="000344DF"/>
    <w:rsid w:val="0003458C"/>
    <w:rsid w:val="000377C2"/>
    <w:rsid w:val="00037D15"/>
    <w:rsid w:val="00040E36"/>
    <w:rsid w:val="00041571"/>
    <w:rsid w:val="0004189C"/>
    <w:rsid w:val="00041F1B"/>
    <w:rsid w:val="00047DE9"/>
    <w:rsid w:val="000508A6"/>
    <w:rsid w:val="00053B35"/>
    <w:rsid w:val="00054063"/>
    <w:rsid w:val="00056C72"/>
    <w:rsid w:val="000602AB"/>
    <w:rsid w:val="00060E2A"/>
    <w:rsid w:val="0006117D"/>
    <w:rsid w:val="000623F1"/>
    <w:rsid w:val="000626D1"/>
    <w:rsid w:val="0006500B"/>
    <w:rsid w:val="0006501F"/>
    <w:rsid w:val="00065CD3"/>
    <w:rsid w:val="00065E5E"/>
    <w:rsid w:val="00066639"/>
    <w:rsid w:val="00067FC4"/>
    <w:rsid w:val="0007004C"/>
    <w:rsid w:val="000718A6"/>
    <w:rsid w:val="000723DA"/>
    <w:rsid w:val="00073646"/>
    <w:rsid w:val="00073A24"/>
    <w:rsid w:val="000753C0"/>
    <w:rsid w:val="000757BF"/>
    <w:rsid w:val="00076DF3"/>
    <w:rsid w:val="000774BC"/>
    <w:rsid w:val="00077BD5"/>
    <w:rsid w:val="00080B4D"/>
    <w:rsid w:val="0008140E"/>
    <w:rsid w:val="00083CA3"/>
    <w:rsid w:val="0008428C"/>
    <w:rsid w:val="000874A3"/>
    <w:rsid w:val="0008754F"/>
    <w:rsid w:val="000918E8"/>
    <w:rsid w:val="00091B32"/>
    <w:rsid w:val="000922AC"/>
    <w:rsid w:val="000925A0"/>
    <w:rsid w:val="000942A4"/>
    <w:rsid w:val="00094BF8"/>
    <w:rsid w:val="00095EA3"/>
    <w:rsid w:val="000965DF"/>
    <w:rsid w:val="00096B3F"/>
    <w:rsid w:val="0009777D"/>
    <w:rsid w:val="00097A5F"/>
    <w:rsid w:val="00097A70"/>
    <w:rsid w:val="000A1C12"/>
    <w:rsid w:val="000A3027"/>
    <w:rsid w:val="000A3164"/>
    <w:rsid w:val="000A351D"/>
    <w:rsid w:val="000A4471"/>
    <w:rsid w:val="000A45B0"/>
    <w:rsid w:val="000A4B6A"/>
    <w:rsid w:val="000A54E7"/>
    <w:rsid w:val="000A6C19"/>
    <w:rsid w:val="000A71DC"/>
    <w:rsid w:val="000B02D6"/>
    <w:rsid w:val="000B0326"/>
    <w:rsid w:val="000B21DA"/>
    <w:rsid w:val="000B281D"/>
    <w:rsid w:val="000B2F24"/>
    <w:rsid w:val="000B4025"/>
    <w:rsid w:val="000B66C4"/>
    <w:rsid w:val="000B7A9C"/>
    <w:rsid w:val="000C0893"/>
    <w:rsid w:val="000C2982"/>
    <w:rsid w:val="000C5490"/>
    <w:rsid w:val="000C6A91"/>
    <w:rsid w:val="000C735E"/>
    <w:rsid w:val="000C799C"/>
    <w:rsid w:val="000D0F87"/>
    <w:rsid w:val="000D16FC"/>
    <w:rsid w:val="000D2C16"/>
    <w:rsid w:val="000D4356"/>
    <w:rsid w:val="000D4555"/>
    <w:rsid w:val="000D463C"/>
    <w:rsid w:val="000D58F2"/>
    <w:rsid w:val="000D63E4"/>
    <w:rsid w:val="000D6C2E"/>
    <w:rsid w:val="000D6D33"/>
    <w:rsid w:val="000E1927"/>
    <w:rsid w:val="000E2641"/>
    <w:rsid w:val="000E2AF5"/>
    <w:rsid w:val="000E488E"/>
    <w:rsid w:val="000E4EF2"/>
    <w:rsid w:val="000E6FCF"/>
    <w:rsid w:val="000E7116"/>
    <w:rsid w:val="000E7E80"/>
    <w:rsid w:val="000F085B"/>
    <w:rsid w:val="000F17B2"/>
    <w:rsid w:val="000F3078"/>
    <w:rsid w:val="000F452D"/>
    <w:rsid w:val="000F75C6"/>
    <w:rsid w:val="000F7CEC"/>
    <w:rsid w:val="00100055"/>
    <w:rsid w:val="0010091F"/>
    <w:rsid w:val="00101682"/>
    <w:rsid w:val="00101BD5"/>
    <w:rsid w:val="001024A7"/>
    <w:rsid w:val="00103EAE"/>
    <w:rsid w:val="001063A8"/>
    <w:rsid w:val="00106457"/>
    <w:rsid w:val="00106594"/>
    <w:rsid w:val="00107676"/>
    <w:rsid w:val="00107834"/>
    <w:rsid w:val="001107B2"/>
    <w:rsid w:val="001130AF"/>
    <w:rsid w:val="00113F5A"/>
    <w:rsid w:val="00114D6B"/>
    <w:rsid w:val="0011549B"/>
    <w:rsid w:val="0011613B"/>
    <w:rsid w:val="00116910"/>
    <w:rsid w:val="001179F4"/>
    <w:rsid w:val="00120550"/>
    <w:rsid w:val="00120B8C"/>
    <w:rsid w:val="001216D1"/>
    <w:rsid w:val="00121908"/>
    <w:rsid w:val="00121D64"/>
    <w:rsid w:val="00122FF7"/>
    <w:rsid w:val="00123107"/>
    <w:rsid w:val="001245CF"/>
    <w:rsid w:val="00124B4A"/>
    <w:rsid w:val="0012523E"/>
    <w:rsid w:val="00126055"/>
    <w:rsid w:val="00126FA0"/>
    <w:rsid w:val="001278E6"/>
    <w:rsid w:val="0013081E"/>
    <w:rsid w:val="00130AA6"/>
    <w:rsid w:val="001317DD"/>
    <w:rsid w:val="00131CF2"/>
    <w:rsid w:val="00133076"/>
    <w:rsid w:val="00133490"/>
    <w:rsid w:val="00133E9C"/>
    <w:rsid w:val="00134767"/>
    <w:rsid w:val="001363B4"/>
    <w:rsid w:val="00140271"/>
    <w:rsid w:val="00141F71"/>
    <w:rsid w:val="00142B7E"/>
    <w:rsid w:val="00142CC1"/>
    <w:rsid w:val="00142EA9"/>
    <w:rsid w:val="00143730"/>
    <w:rsid w:val="00144346"/>
    <w:rsid w:val="00144A29"/>
    <w:rsid w:val="00145158"/>
    <w:rsid w:val="0014694B"/>
    <w:rsid w:val="00146AEE"/>
    <w:rsid w:val="001477D3"/>
    <w:rsid w:val="00150B80"/>
    <w:rsid w:val="001521E7"/>
    <w:rsid w:val="00152883"/>
    <w:rsid w:val="00152B13"/>
    <w:rsid w:val="00153EDD"/>
    <w:rsid w:val="0015776A"/>
    <w:rsid w:val="00161559"/>
    <w:rsid w:val="00161942"/>
    <w:rsid w:val="0016338C"/>
    <w:rsid w:val="001635B7"/>
    <w:rsid w:val="00164F36"/>
    <w:rsid w:val="0016662E"/>
    <w:rsid w:val="00166B3B"/>
    <w:rsid w:val="00167D8E"/>
    <w:rsid w:val="001709B6"/>
    <w:rsid w:val="00170BDA"/>
    <w:rsid w:val="00171135"/>
    <w:rsid w:val="001716C5"/>
    <w:rsid w:val="0017202C"/>
    <w:rsid w:val="0017436F"/>
    <w:rsid w:val="00174D87"/>
    <w:rsid w:val="001757AF"/>
    <w:rsid w:val="00180118"/>
    <w:rsid w:val="00180D92"/>
    <w:rsid w:val="001820E0"/>
    <w:rsid w:val="00182BED"/>
    <w:rsid w:val="00183049"/>
    <w:rsid w:val="001841E3"/>
    <w:rsid w:val="0018465B"/>
    <w:rsid w:val="0018717F"/>
    <w:rsid w:val="00192A27"/>
    <w:rsid w:val="00193824"/>
    <w:rsid w:val="00194588"/>
    <w:rsid w:val="00195401"/>
    <w:rsid w:val="00195606"/>
    <w:rsid w:val="00195A2A"/>
    <w:rsid w:val="00195B86"/>
    <w:rsid w:val="00195D73"/>
    <w:rsid w:val="001960B0"/>
    <w:rsid w:val="00196B6A"/>
    <w:rsid w:val="0019797F"/>
    <w:rsid w:val="001979B5"/>
    <w:rsid w:val="001A06F0"/>
    <w:rsid w:val="001A09C7"/>
    <w:rsid w:val="001A2FC6"/>
    <w:rsid w:val="001A3FA5"/>
    <w:rsid w:val="001A407F"/>
    <w:rsid w:val="001A4547"/>
    <w:rsid w:val="001A4724"/>
    <w:rsid w:val="001A4728"/>
    <w:rsid w:val="001A6646"/>
    <w:rsid w:val="001A7A8A"/>
    <w:rsid w:val="001B0726"/>
    <w:rsid w:val="001B3F76"/>
    <w:rsid w:val="001B46E1"/>
    <w:rsid w:val="001B6746"/>
    <w:rsid w:val="001B6B52"/>
    <w:rsid w:val="001B6B59"/>
    <w:rsid w:val="001B7203"/>
    <w:rsid w:val="001B735F"/>
    <w:rsid w:val="001C14FA"/>
    <w:rsid w:val="001C1C5C"/>
    <w:rsid w:val="001C294D"/>
    <w:rsid w:val="001C42AC"/>
    <w:rsid w:val="001C465D"/>
    <w:rsid w:val="001C4D3A"/>
    <w:rsid w:val="001C5443"/>
    <w:rsid w:val="001C5AE3"/>
    <w:rsid w:val="001C6056"/>
    <w:rsid w:val="001D2E44"/>
    <w:rsid w:val="001D46BA"/>
    <w:rsid w:val="001D59BE"/>
    <w:rsid w:val="001D6A27"/>
    <w:rsid w:val="001D6D1B"/>
    <w:rsid w:val="001E086B"/>
    <w:rsid w:val="001E124C"/>
    <w:rsid w:val="001E1E80"/>
    <w:rsid w:val="001E1EA1"/>
    <w:rsid w:val="001E2EA1"/>
    <w:rsid w:val="001E2F0F"/>
    <w:rsid w:val="001E3A61"/>
    <w:rsid w:val="001E47DB"/>
    <w:rsid w:val="001E4A48"/>
    <w:rsid w:val="001E685C"/>
    <w:rsid w:val="001E6B70"/>
    <w:rsid w:val="001F0156"/>
    <w:rsid w:val="001F0C07"/>
    <w:rsid w:val="001F12FB"/>
    <w:rsid w:val="001F19BA"/>
    <w:rsid w:val="001F200C"/>
    <w:rsid w:val="001F22A5"/>
    <w:rsid w:val="001F2C54"/>
    <w:rsid w:val="001F3906"/>
    <w:rsid w:val="001F44EE"/>
    <w:rsid w:val="001F5C2E"/>
    <w:rsid w:val="001F614F"/>
    <w:rsid w:val="001F6BEA"/>
    <w:rsid w:val="001F6F87"/>
    <w:rsid w:val="001F7E20"/>
    <w:rsid w:val="002016D3"/>
    <w:rsid w:val="00203401"/>
    <w:rsid w:val="00204C5C"/>
    <w:rsid w:val="00204C7C"/>
    <w:rsid w:val="00205961"/>
    <w:rsid w:val="00205A87"/>
    <w:rsid w:val="00210825"/>
    <w:rsid w:val="002117EE"/>
    <w:rsid w:val="002124F6"/>
    <w:rsid w:val="00212EED"/>
    <w:rsid w:val="00213A94"/>
    <w:rsid w:val="00215DC4"/>
    <w:rsid w:val="00217588"/>
    <w:rsid w:val="00217E26"/>
    <w:rsid w:val="0022082F"/>
    <w:rsid w:val="002209CB"/>
    <w:rsid w:val="00221A99"/>
    <w:rsid w:val="00223E28"/>
    <w:rsid w:val="00224601"/>
    <w:rsid w:val="0022522F"/>
    <w:rsid w:val="002255E1"/>
    <w:rsid w:val="002261D3"/>
    <w:rsid w:val="00226968"/>
    <w:rsid w:val="00227000"/>
    <w:rsid w:val="00227BCC"/>
    <w:rsid w:val="0023121E"/>
    <w:rsid w:val="00232CB5"/>
    <w:rsid w:val="0023306B"/>
    <w:rsid w:val="002334D2"/>
    <w:rsid w:val="002336D8"/>
    <w:rsid w:val="0023385B"/>
    <w:rsid w:val="00234453"/>
    <w:rsid w:val="00235127"/>
    <w:rsid w:val="0023674F"/>
    <w:rsid w:val="00237077"/>
    <w:rsid w:val="002377FC"/>
    <w:rsid w:val="00242AB7"/>
    <w:rsid w:val="00242B0A"/>
    <w:rsid w:val="00242E7F"/>
    <w:rsid w:val="0024386E"/>
    <w:rsid w:val="00244EAA"/>
    <w:rsid w:val="0024601E"/>
    <w:rsid w:val="002460DE"/>
    <w:rsid w:val="00246F21"/>
    <w:rsid w:val="00250608"/>
    <w:rsid w:val="00250DDC"/>
    <w:rsid w:val="00251126"/>
    <w:rsid w:val="0025212F"/>
    <w:rsid w:val="00252A75"/>
    <w:rsid w:val="00253483"/>
    <w:rsid w:val="002542A8"/>
    <w:rsid w:val="002544E9"/>
    <w:rsid w:val="00254888"/>
    <w:rsid w:val="00255517"/>
    <w:rsid w:val="00256329"/>
    <w:rsid w:val="00256BBC"/>
    <w:rsid w:val="00257810"/>
    <w:rsid w:val="002579D1"/>
    <w:rsid w:val="00261DF2"/>
    <w:rsid w:val="00262476"/>
    <w:rsid w:val="0026289B"/>
    <w:rsid w:val="002634ED"/>
    <w:rsid w:val="002639EC"/>
    <w:rsid w:val="002639F8"/>
    <w:rsid w:val="00263F7A"/>
    <w:rsid w:val="0026452D"/>
    <w:rsid w:val="0026513A"/>
    <w:rsid w:val="00270477"/>
    <w:rsid w:val="00270A35"/>
    <w:rsid w:val="00271181"/>
    <w:rsid w:val="00274220"/>
    <w:rsid w:val="00274551"/>
    <w:rsid w:val="00275B08"/>
    <w:rsid w:val="00276775"/>
    <w:rsid w:val="002769E8"/>
    <w:rsid w:val="00276EB6"/>
    <w:rsid w:val="00280C52"/>
    <w:rsid w:val="002814E9"/>
    <w:rsid w:val="00281AAF"/>
    <w:rsid w:val="00282C53"/>
    <w:rsid w:val="00282DA0"/>
    <w:rsid w:val="002838E4"/>
    <w:rsid w:val="00283E9E"/>
    <w:rsid w:val="00284CD5"/>
    <w:rsid w:val="0028605D"/>
    <w:rsid w:val="00286AE8"/>
    <w:rsid w:val="002903E9"/>
    <w:rsid w:val="0029059E"/>
    <w:rsid w:val="00291669"/>
    <w:rsid w:val="00291AFB"/>
    <w:rsid w:val="00292535"/>
    <w:rsid w:val="00292941"/>
    <w:rsid w:val="00292D53"/>
    <w:rsid w:val="00294770"/>
    <w:rsid w:val="00294912"/>
    <w:rsid w:val="00294B45"/>
    <w:rsid w:val="002958FE"/>
    <w:rsid w:val="002A267D"/>
    <w:rsid w:val="002A2E40"/>
    <w:rsid w:val="002A3034"/>
    <w:rsid w:val="002A367F"/>
    <w:rsid w:val="002A4D70"/>
    <w:rsid w:val="002A6853"/>
    <w:rsid w:val="002A6E89"/>
    <w:rsid w:val="002A70EF"/>
    <w:rsid w:val="002A7F4E"/>
    <w:rsid w:val="002B0C97"/>
    <w:rsid w:val="002B1C19"/>
    <w:rsid w:val="002B2813"/>
    <w:rsid w:val="002B2B13"/>
    <w:rsid w:val="002B5236"/>
    <w:rsid w:val="002B6B4B"/>
    <w:rsid w:val="002C035F"/>
    <w:rsid w:val="002C0B79"/>
    <w:rsid w:val="002C173A"/>
    <w:rsid w:val="002C2B07"/>
    <w:rsid w:val="002C2C49"/>
    <w:rsid w:val="002C3975"/>
    <w:rsid w:val="002C427C"/>
    <w:rsid w:val="002C5389"/>
    <w:rsid w:val="002C64A7"/>
    <w:rsid w:val="002C6568"/>
    <w:rsid w:val="002C69C7"/>
    <w:rsid w:val="002C6C78"/>
    <w:rsid w:val="002C7FC7"/>
    <w:rsid w:val="002D07DC"/>
    <w:rsid w:val="002D07E6"/>
    <w:rsid w:val="002D0E71"/>
    <w:rsid w:val="002D0EA7"/>
    <w:rsid w:val="002D151E"/>
    <w:rsid w:val="002D267E"/>
    <w:rsid w:val="002D2C09"/>
    <w:rsid w:val="002D3E45"/>
    <w:rsid w:val="002D4A74"/>
    <w:rsid w:val="002D4F2D"/>
    <w:rsid w:val="002D5895"/>
    <w:rsid w:val="002D5EF5"/>
    <w:rsid w:val="002D6CB5"/>
    <w:rsid w:val="002D7196"/>
    <w:rsid w:val="002D75E1"/>
    <w:rsid w:val="002D7718"/>
    <w:rsid w:val="002E0419"/>
    <w:rsid w:val="002E1DE9"/>
    <w:rsid w:val="002E24D9"/>
    <w:rsid w:val="002E2CC6"/>
    <w:rsid w:val="002E383E"/>
    <w:rsid w:val="002E41DD"/>
    <w:rsid w:val="002E4896"/>
    <w:rsid w:val="002E4ECA"/>
    <w:rsid w:val="002E7C81"/>
    <w:rsid w:val="002F0A66"/>
    <w:rsid w:val="002F0EE2"/>
    <w:rsid w:val="002F1F90"/>
    <w:rsid w:val="002F3292"/>
    <w:rsid w:val="002F3D91"/>
    <w:rsid w:val="002F5592"/>
    <w:rsid w:val="002F6AD1"/>
    <w:rsid w:val="002F7658"/>
    <w:rsid w:val="002F7A2E"/>
    <w:rsid w:val="002F7F47"/>
    <w:rsid w:val="002F7F9C"/>
    <w:rsid w:val="00300025"/>
    <w:rsid w:val="00300276"/>
    <w:rsid w:val="0030028A"/>
    <w:rsid w:val="00301494"/>
    <w:rsid w:val="0030164A"/>
    <w:rsid w:val="003019A8"/>
    <w:rsid w:val="00303271"/>
    <w:rsid w:val="0030336C"/>
    <w:rsid w:val="003033D9"/>
    <w:rsid w:val="00303660"/>
    <w:rsid w:val="003038CA"/>
    <w:rsid w:val="00304847"/>
    <w:rsid w:val="00304BC5"/>
    <w:rsid w:val="00304EA8"/>
    <w:rsid w:val="003056C1"/>
    <w:rsid w:val="00306937"/>
    <w:rsid w:val="00307C28"/>
    <w:rsid w:val="00307EBF"/>
    <w:rsid w:val="00307F19"/>
    <w:rsid w:val="00307F37"/>
    <w:rsid w:val="003128C2"/>
    <w:rsid w:val="00313290"/>
    <w:rsid w:val="003142E7"/>
    <w:rsid w:val="003165DB"/>
    <w:rsid w:val="00316672"/>
    <w:rsid w:val="00317355"/>
    <w:rsid w:val="003174CC"/>
    <w:rsid w:val="00320689"/>
    <w:rsid w:val="00320747"/>
    <w:rsid w:val="00320AE5"/>
    <w:rsid w:val="00321E8F"/>
    <w:rsid w:val="003220BA"/>
    <w:rsid w:val="0032384C"/>
    <w:rsid w:val="0032399A"/>
    <w:rsid w:val="00323DE4"/>
    <w:rsid w:val="0032688F"/>
    <w:rsid w:val="00326A2A"/>
    <w:rsid w:val="00327FD1"/>
    <w:rsid w:val="00331EBA"/>
    <w:rsid w:val="003326AE"/>
    <w:rsid w:val="003334F7"/>
    <w:rsid w:val="00333B16"/>
    <w:rsid w:val="00333B73"/>
    <w:rsid w:val="003353C1"/>
    <w:rsid w:val="00335735"/>
    <w:rsid w:val="00335EE6"/>
    <w:rsid w:val="00335F92"/>
    <w:rsid w:val="00337457"/>
    <w:rsid w:val="0034074E"/>
    <w:rsid w:val="00342B1C"/>
    <w:rsid w:val="003433FF"/>
    <w:rsid w:val="003439F3"/>
    <w:rsid w:val="00343A24"/>
    <w:rsid w:val="00343CCF"/>
    <w:rsid w:val="00344AF0"/>
    <w:rsid w:val="003468BE"/>
    <w:rsid w:val="00346CC8"/>
    <w:rsid w:val="00347BB3"/>
    <w:rsid w:val="00350D7A"/>
    <w:rsid w:val="0035229F"/>
    <w:rsid w:val="003529CF"/>
    <w:rsid w:val="00353495"/>
    <w:rsid w:val="0035362B"/>
    <w:rsid w:val="003536F1"/>
    <w:rsid w:val="00354169"/>
    <w:rsid w:val="00356EE4"/>
    <w:rsid w:val="00360B5B"/>
    <w:rsid w:val="00361663"/>
    <w:rsid w:val="00361E99"/>
    <w:rsid w:val="00362A02"/>
    <w:rsid w:val="00363DA2"/>
    <w:rsid w:val="00366B65"/>
    <w:rsid w:val="0036710A"/>
    <w:rsid w:val="0036777A"/>
    <w:rsid w:val="00367FDB"/>
    <w:rsid w:val="0037030A"/>
    <w:rsid w:val="00370B6D"/>
    <w:rsid w:val="00373A0C"/>
    <w:rsid w:val="00375AD9"/>
    <w:rsid w:val="00376417"/>
    <w:rsid w:val="00376666"/>
    <w:rsid w:val="003775FF"/>
    <w:rsid w:val="00377E52"/>
    <w:rsid w:val="003807A4"/>
    <w:rsid w:val="003807D9"/>
    <w:rsid w:val="00380A46"/>
    <w:rsid w:val="003815B3"/>
    <w:rsid w:val="00384883"/>
    <w:rsid w:val="003857D0"/>
    <w:rsid w:val="003871AF"/>
    <w:rsid w:val="003909C0"/>
    <w:rsid w:val="003909F6"/>
    <w:rsid w:val="00390A03"/>
    <w:rsid w:val="00390E8C"/>
    <w:rsid w:val="00391D7C"/>
    <w:rsid w:val="00393BED"/>
    <w:rsid w:val="00395CA3"/>
    <w:rsid w:val="00396276"/>
    <w:rsid w:val="003963D9"/>
    <w:rsid w:val="00396AEE"/>
    <w:rsid w:val="0039731C"/>
    <w:rsid w:val="003978D1"/>
    <w:rsid w:val="003A00D9"/>
    <w:rsid w:val="003A2683"/>
    <w:rsid w:val="003A2A07"/>
    <w:rsid w:val="003A2B68"/>
    <w:rsid w:val="003A6151"/>
    <w:rsid w:val="003A7412"/>
    <w:rsid w:val="003A77BA"/>
    <w:rsid w:val="003B0A1A"/>
    <w:rsid w:val="003B0D9F"/>
    <w:rsid w:val="003B0F86"/>
    <w:rsid w:val="003B4010"/>
    <w:rsid w:val="003B54F3"/>
    <w:rsid w:val="003B5660"/>
    <w:rsid w:val="003B5B0C"/>
    <w:rsid w:val="003B5E6F"/>
    <w:rsid w:val="003B6034"/>
    <w:rsid w:val="003B658B"/>
    <w:rsid w:val="003B66CD"/>
    <w:rsid w:val="003B67DE"/>
    <w:rsid w:val="003B6BB8"/>
    <w:rsid w:val="003C020D"/>
    <w:rsid w:val="003C0B2F"/>
    <w:rsid w:val="003C11EF"/>
    <w:rsid w:val="003C1983"/>
    <w:rsid w:val="003C2123"/>
    <w:rsid w:val="003C4159"/>
    <w:rsid w:val="003C4C6A"/>
    <w:rsid w:val="003C531C"/>
    <w:rsid w:val="003C5BCE"/>
    <w:rsid w:val="003C5CB2"/>
    <w:rsid w:val="003C6325"/>
    <w:rsid w:val="003D09CD"/>
    <w:rsid w:val="003D1F76"/>
    <w:rsid w:val="003D2314"/>
    <w:rsid w:val="003D4258"/>
    <w:rsid w:val="003D5213"/>
    <w:rsid w:val="003D588D"/>
    <w:rsid w:val="003D5C07"/>
    <w:rsid w:val="003D5DE5"/>
    <w:rsid w:val="003D6AF6"/>
    <w:rsid w:val="003D6E19"/>
    <w:rsid w:val="003D6F8D"/>
    <w:rsid w:val="003D704A"/>
    <w:rsid w:val="003D7FC0"/>
    <w:rsid w:val="003E02C0"/>
    <w:rsid w:val="003E0C42"/>
    <w:rsid w:val="003E1FBB"/>
    <w:rsid w:val="003E2C47"/>
    <w:rsid w:val="003E783E"/>
    <w:rsid w:val="003F03D3"/>
    <w:rsid w:val="003F0606"/>
    <w:rsid w:val="003F28B0"/>
    <w:rsid w:val="003F3FD8"/>
    <w:rsid w:val="003F49CD"/>
    <w:rsid w:val="003F4FDA"/>
    <w:rsid w:val="003F7D4F"/>
    <w:rsid w:val="004006FF"/>
    <w:rsid w:val="00400A3C"/>
    <w:rsid w:val="004019A3"/>
    <w:rsid w:val="00403198"/>
    <w:rsid w:val="004053B1"/>
    <w:rsid w:val="0040744E"/>
    <w:rsid w:val="00410ACE"/>
    <w:rsid w:val="0041204A"/>
    <w:rsid w:val="00413515"/>
    <w:rsid w:val="00413796"/>
    <w:rsid w:val="00415312"/>
    <w:rsid w:val="00416434"/>
    <w:rsid w:val="00416B5B"/>
    <w:rsid w:val="004207D9"/>
    <w:rsid w:val="00422B61"/>
    <w:rsid w:val="00423531"/>
    <w:rsid w:val="0042464F"/>
    <w:rsid w:val="00424886"/>
    <w:rsid w:val="00426332"/>
    <w:rsid w:val="004305EB"/>
    <w:rsid w:val="004306AB"/>
    <w:rsid w:val="00430901"/>
    <w:rsid w:val="00431E63"/>
    <w:rsid w:val="0043212A"/>
    <w:rsid w:val="00433926"/>
    <w:rsid w:val="0043429B"/>
    <w:rsid w:val="00435212"/>
    <w:rsid w:val="00436282"/>
    <w:rsid w:val="004366B0"/>
    <w:rsid w:val="004416B6"/>
    <w:rsid w:val="00442834"/>
    <w:rsid w:val="00442953"/>
    <w:rsid w:val="004430D9"/>
    <w:rsid w:val="00443B44"/>
    <w:rsid w:val="004441CF"/>
    <w:rsid w:val="0044429C"/>
    <w:rsid w:val="00444853"/>
    <w:rsid w:val="004453B0"/>
    <w:rsid w:val="00445CCF"/>
    <w:rsid w:val="00445DA3"/>
    <w:rsid w:val="00445FA8"/>
    <w:rsid w:val="00446020"/>
    <w:rsid w:val="00446057"/>
    <w:rsid w:val="004476BF"/>
    <w:rsid w:val="00447E6C"/>
    <w:rsid w:val="00450FAE"/>
    <w:rsid w:val="00451572"/>
    <w:rsid w:val="0045238D"/>
    <w:rsid w:val="004556E8"/>
    <w:rsid w:val="00455CB9"/>
    <w:rsid w:val="00455F3B"/>
    <w:rsid w:val="004574D9"/>
    <w:rsid w:val="00457BCC"/>
    <w:rsid w:val="004608B8"/>
    <w:rsid w:val="0046141B"/>
    <w:rsid w:val="00461CD5"/>
    <w:rsid w:val="0046246E"/>
    <w:rsid w:val="004624B1"/>
    <w:rsid w:val="00462D76"/>
    <w:rsid w:val="00463935"/>
    <w:rsid w:val="00465396"/>
    <w:rsid w:val="004654B2"/>
    <w:rsid w:val="004667AA"/>
    <w:rsid w:val="0046694E"/>
    <w:rsid w:val="00470593"/>
    <w:rsid w:val="00470CB5"/>
    <w:rsid w:val="00471764"/>
    <w:rsid w:val="0047215B"/>
    <w:rsid w:val="0047224F"/>
    <w:rsid w:val="00473156"/>
    <w:rsid w:val="00473C84"/>
    <w:rsid w:val="00475CFC"/>
    <w:rsid w:val="00477B39"/>
    <w:rsid w:val="00481508"/>
    <w:rsid w:val="00481C3E"/>
    <w:rsid w:val="00483566"/>
    <w:rsid w:val="00483612"/>
    <w:rsid w:val="00486248"/>
    <w:rsid w:val="00487318"/>
    <w:rsid w:val="00492E45"/>
    <w:rsid w:val="0049627E"/>
    <w:rsid w:val="0049684E"/>
    <w:rsid w:val="00496903"/>
    <w:rsid w:val="00496C55"/>
    <w:rsid w:val="00497035"/>
    <w:rsid w:val="004A06D9"/>
    <w:rsid w:val="004A0EBC"/>
    <w:rsid w:val="004A20B9"/>
    <w:rsid w:val="004A62FF"/>
    <w:rsid w:val="004A7E58"/>
    <w:rsid w:val="004B180A"/>
    <w:rsid w:val="004B3A95"/>
    <w:rsid w:val="004B4D12"/>
    <w:rsid w:val="004B4DB1"/>
    <w:rsid w:val="004B5BF5"/>
    <w:rsid w:val="004B5C9C"/>
    <w:rsid w:val="004B6BB8"/>
    <w:rsid w:val="004B712C"/>
    <w:rsid w:val="004B7F76"/>
    <w:rsid w:val="004C0D42"/>
    <w:rsid w:val="004C15F5"/>
    <w:rsid w:val="004C3269"/>
    <w:rsid w:val="004C33C4"/>
    <w:rsid w:val="004C375A"/>
    <w:rsid w:val="004C385F"/>
    <w:rsid w:val="004C3FAB"/>
    <w:rsid w:val="004C5D23"/>
    <w:rsid w:val="004C6D4D"/>
    <w:rsid w:val="004C6F58"/>
    <w:rsid w:val="004C7220"/>
    <w:rsid w:val="004C77D7"/>
    <w:rsid w:val="004D0122"/>
    <w:rsid w:val="004D1D42"/>
    <w:rsid w:val="004D2D58"/>
    <w:rsid w:val="004D486A"/>
    <w:rsid w:val="004D5EF4"/>
    <w:rsid w:val="004D70B7"/>
    <w:rsid w:val="004E0484"/>
    <w:rsid w:val="004E0984"/>
    <w:rsid w:val="004E0A9F"/>
    <w:rsid w:val="004E0AFE"/>
    <w:rsid w:val="004E118C"/>
    <w:rsid w:val="004E11CA"/>
    <w:rsid w:val="004E2775"/>
    <w:rsid w:val="004E2EF9"/>
    <w:rsid w:val="004E4BE3"/>
    <w:rsid w:val="004E52E5"/>
    <w:rsid w:val="004E5930"/>
    <w:rsid w:val="004E6C30"/>
    <w:rsid w:val="004F093D"/>
    <w:rsid w:val="004F0BA8"/>
    <w:rsid w:val="004F0F95"/>
    <w:rsid w:val="004F12C5"/>
    <w:rsid w:val="004F283B"/>
    <w:rsid w:val="004F4E82"/>
    <w:rsid w:val="004F5293"/>
    <w:rsid w:val="004F54B2"/>
    <w:rsid w:val="004F5F6A"/>
    <w:rsid w:val="004F6551"/>
    <w:rsid w:val="004F75B2"/>
    <w:rsid w:val="00500070"/>
    <w:rsid w:val="00501C79"/>
    <w:rsid w:val="00501F03"/>
    <w:rsid w:val="0050248B"/>
    <w:rsid w:val="0050249B"/>
    <w:rsid w:val="005027BF"/>
    <w:rsid w:val="00502DDC"/>
    <w:rsid w:val="00503B6A"/>
    <w:rsid w:val="00505019"/>
    <w:rsid w:val="005051B7"/>
    <w:rsid w:val="00505E59"/>
    <w:rsid w:val="00505FB5"/>
    <w:rsid w:val="00506BA4"/>
    <w:rsid w:val="0050714F"/>
    <w:rsid w:val="00511EFA"/>
    <w:rsid w:val="005120D9"/>
    <w:rsid w:val="0051249D"/>
    <w:rsid w:val="005138D4"/>
    <w:rsid w:val="00514BDF"/>
    <w:rsid w:val="005150E9"/>
    <w:rsid w:val="00516E67"/>
    <w:rsid w:val="00517278"/>
    <w:rsid w:val="005178B0"/>
    <w:rsid w:val="0052361B"/>
    <w:rsid w:val="005251D2"/>
    <w:rsid w:val="005252BD"/>
    <w:rsid w:val="00525BA5"/>
    <w:rsid w:val="0052690F"/>
    <w:rsid w:val="00527E85"/>
    <w:rsid w:val="00530443"/>
    <w:rsid w:val="00530589"/>
    <w:rsid w:val="0053094B"/>
    <w:rsid w:val="005312FE"/>
    <w:rsid w:val="00531D06"/>
    <w:rsid w:val="0053347E"/>
    <w:rsid w:val="00533A03"/>
    <w:rsid w:val="00534A28"/>
    <w:rsid w:val="00535149"/>
    <w:rsid w:val="00535D34"/>
    <w:rsid w:val="00535DB7"/>
    <w:rsid w:val="00535F30"/>
    <w:rsid w:val="00536C6A"/>
    <w:rsid w:val="00536EF9"/>
    <w:rsid w:val="00537BCA"/>
    <w:rsid w:val="005418FF"/>
    <w:rsid w:val="00541EB2"/>
    <w:rsid w:val="0054353F"/>
    <w:rsid w:val="005436E4"/>
    <w:rsid w:val="00543EC8"/>
    <w:rsid w:val="005443DB"/>
    <w:rsid w:val="005445E4"/>
    <w:rsid w:val="00544E43"/>
    <w:rsid w:val="00545064"/>
    <w:rsid w:val="005458A2"/>
    <w:rsid w:val="00545E5A"/>
    <w:rsid w:val="005470DC"/>
    <w:rsid w:val="00552466"/>
    <w:rsid w:val="005531CE"/>
    <w:rsid w:val="005539BB"/>
    <w:rsid w:val="00553F5D"/>
    <w:rsid w:val="005561F2"/>
    <w:rsid w:val="005569B1"/>
    <w:rsid w:val="00556FFE"/>
    <w:rsid w:val="005571B4"/>
    <w:rsid w:val="00562027"/>
    <w:rsid w:val="00562109"/>
    <w:rsid w:val="00562CF9"/>
    <w:rsid w:val="00562D53"/>
    <w:rsid w:val="00564099"/>
    <w:rsid w:val="00565170"/>
    <w:rsid w:val="00567A39"/>
    <w:rsid w:val="00567BB4"/>
    <w:rsid w:val="00567D4A"/>
    <w:rsid w:val="00570C88"/>
    <w:rsid w:val="00570CFD"/>
    <w:rsid w:val="00572883"/>
    <w:rsid w:val="00573362"/>
    <w:rsid w:val="00573B9B"/>
    <w:rsid w:val="00574B85"/>
    <w:rsid w:val="00575125"/>
    <w:rsid w:val="005754EA"/>
    <w:rsid w:val="00575517"/>
    <w:rsid w:val="005756E5"/>
    <w:rsid w:val="005759EA"/>
    <w:rsid w:val="00577820"/>
    <w:rsid w:val="00577A4B"/>
    <w:rsid w:val="0058135E"/>
    <w:rsid w:val="00581651"/>
    <w:rsid w:val="00582420"/>
    <w:rsid w:val="005829D1"/>
    <w:rsid w:val="005842A9"/>
    <w:rsid w:val="005848B0"/>
    <w:rsid w:val="005849D8"/>
    <w:rsid w:val="00584FC5"/>
    <w:rsid w:val="0058640D"/>
    <w:rsid w:val="0058694A"/>
    <w:rsid w:val="0059093D"/>
    <w:rsid w:val="00590AE3"/>
    <w:rsid w:val="00590B6F"/>
    <w:rsid w:val="00591C93"/>
    <w:rsid w:val="00592363"/>
    <w:rsid w:val="00592C34"/>
    <w:rsid w:val="00594F58"/>
    <w:rsid w:val="005951C5"/>
    <w:rsid w:val="0059529A"/>
    <w:rsid w:val="00595341"/>
    <w:rsid w:val="00595D94"/>
    <w:rsid w:val="00596401"/>
    <w:rsid w:val="00596CAB"/>
    <w:rsid w:val="00597F6A"/>
    <w:rsid w:val="005A05AA"/>
    <w:rsid w:val="005A0946"/>
    <w:rsid w:val="005A143A"/>
    <w:rsid w:val="005A2D08"/>
    <w:rsid w:val="005A370E"/>
    <w:rsid w:val="005A3838"/>
    <w:rsid w:val="005A4097"/>
    <w:rsid w:val="005A4F72"/>
    <w:rsid w:val="005A653F"/>
    <w:rsid w:val="005A7768"/>
    <w:rsid w:val="005B0971"/>
    <w:rsid w:val="005B1A7E"/>
    <w:rsid w:val="005B2AF7"/>
    <w:rsid w:val="005B3D9F"/>
    <w:rsid w:val="005B48AD"/>
    <w:rsid w:val="005B5009"/>
    <w:rsid w:val="005B725E"/>
    <w:rsid w:val="005C0E72"/>
    <w:rsid w:val="005C2049"/>
    <w:rsid w:val="005C24FB"/>
    <w:rsid w:val="005C2D33"/>
    <w:rsid w:val="005C36D8"/>
    <w:rsid w:val="005C3D8B"/>
    <w:rsid w:val="005C6442"/>
    <w:rsid w:val="005C68A3"/>
    <w:rsid w:val="005C7C74"/>
    <w:rsid w:val="005D0986"/>
    <w:rsid w:val="005D34FE"/>
    <w:rsid w:val="005D49D1"/>
    <w:rsid w:val="005D549C"/>
    <w:rsid w:val="005D5B8F"/>
    <w:rsid w:val="005D5F7E"/>
    <w:rsid w:val="005D6A6B"/>
    <w:rsid w:val="005D6E8B"/>
    <w:rsid w:val="005E029E"/>
    <w:rsid w:val="005E1291"/>
    <w:rsid w:val="005E12E5"/>
    <w:rsid w:val="005E1A4C"/>
    <w:rsid w:val="005E3190"/>
    <w:rsid w:val="005E3266"/>
    <w:rsid w:val="005E415F"/>
    <w:rsid w:val="005E4966"/>
    <w:rsid w:val="005E63DB"/>
    <w:rsid w:val="005E7B3E"/>
    <w:rsid w:val="005F0288"/>
    <w:rsid w:val="005F23AC"/>
    <w:rsid w:val="005F39DC"/>
    <w:rsid w:val="005F3E35"/>
    <w:rsid w:val="005F4085"/>
    <w:rsid w:val="005F4121"/>
    <w:rsid w:val="005F4D6C"/>
    <w:rsid w:val="005F5392"/>
    <w:rsid w:val="005F5D33"/>
    <w:rsid w:val="005F69B5"/>
    <w:rsid w:val="005F772E"/>
    <w:rsid w:val="00600058"/>
    <w:rsid w:val="00600182"/>
    <w:rsid w:val="0060219D"/>
    <w:rsid w:val="00602829"/>
    <w:rsid w:val="0060284D"/>
    <w:rsid w:val="00602D6F"/>
    <w:rsid w:val="006030B7"/>
    <w:rsid w:val="00603165"/>
    <w:rsid w:val="00603377"/>
    <w:rsid w:val="006040FE"/>
    <w:rsid w:val="006061C1"/>
    <w:rsid w:val="0060683D"/>
    <w:rsid w:val="00607A8C"/>
    <w:rsid w:val="00610FC2"/>
    <w:rsid w:val="00611B8E"/>
    <w:rsid w:val="0061234B"/>
    <w:rsid w:val="00612607"/>
    <w:rsid w:val="006129E9"/>
    <w:rsid w:val="00615EE9"/>
    <w:rsid w:val="00616152"/>
    <w:rsid w:val="00617DE6"/>
    <w:rsid w:val="006206A8"/>
    <w:rsid w:val="00620CE6"/>
    <w:rsid w:val="006222B9"/>
    <w:rsid w:val="00622990"/>
    <w:rsid w:val="00622A32"/>
    <w:rsid w:val="00622AD8"/>
    <w:rsid w:val="00622B8A"/>
    <w:rsid w:val="006240F8"/>
    <w:rsid w:val="00625153"/>
    <w:rsid w:val="00626BC5"/>
    <w:rsid w:val="00627DAE"/>
    <w:rsid w:val="00632278"/>
    <w:rsid w:val="006324A3"/>
    <w:rsid w:val="00633603"/>
    <w:rsid w:val="0063402C"/>
    <w:rsid w:val="00635BA0"/>
    <w:rsid w:val="006369DF"/>
    <w:rsid w:val="006374E6"/>
    <w:rsid w:val="00637C50"/>
    <w:rsid w:val="00640846"/>
    <w:rsid w:val="00641BCB"/>
    <w:rsid w:val="00643603"/>
    <w:rsid w:val="006438C2"/>
    <w:rsid w:val="0064449E"/>
    <w:rsid w:val="00644F84"/>
    <w:rsid w:val="00645877"/>
    <w:rsid w:val="0064766F"/>
    <w:rsid w:val="00650B3C"/>
    <w:rsid w:val="00651075"/>
    <w:rsid w:val="00652BB7"/>
    <w:rsid w:val="00653228"/>
    <w:rsid w:val="0065362E"/>
    <w:rsid w:val="006539A1"/>
    <w:rsid w:val="00653E9A"/>
    <w:rsid w:val="00655049"/>
    <w:rsid w:val="00655710"/>
    <w:rsid w:val="00655EDF"/>
    <w:rsid w:val="00656669"/>
    <w:rsid w:val="00656908"/>
    <w:rsid w:val="006602DC"/>
    <w:rsid w:val="006608A2"/>
    <w:rsid w:val="00661066"/>
    <w:rsid w:val="006642AD"/>
    <w:rsid w:val="0066435B"/>
    <w:rsid w:val="0066531B"/>
    <w:rsid w:val="006659B7"/>
    <w:rsid w:val="00666119"/>
    <w:rsid w:val="006661A0"/>
    <w:rsid w:val="0067189A"/>
    <w:rsid w:val="00671F83"/>
    <w:rsid w:val="00672112"/>
    <w:rsid w:val="00672856"/>
    <w:rsid w:val="0067293D"/>
    <w:rsid w:val="00672F32"/>
    <w:rsid w:val="0067420D"/>
    <w:rsid w:val="0067451E"/>
    <w:rsid w:val="00675CC5"/>
    <w:rsid w:val="00675F2E"/>
    <w:rsid w:val="00680768"/>
    <w:rsid w:val="00681B24"/>
    <w:rsid w:val="00681CFF"/>
    <w:rsid w:val="006826BD"/>
    <w:rsid w:val="00682C9B"/>
    <w:rsid w:val="006842C3"/>
    <w:rsid w:val="00685ADD"/>
    <w:rsid w:val="00685DEA"/>
    <w:rsid w:val="006866ED"/>
    <w:rsid w:val="00691F28"/>
    <w:rsid w:val="0069270B"/>
    <w:rsid w:val="00692EA7"/>
    <w:rsid w:val="00693AB2"/>
    <w:rsid w:val="00695CC6"/>
    <w:rsid w:val="00696A4A"/>
    <w:rsid w:val="00696CCF"/>
    <w:rsid w:val="0069797F"/>
    <w:rsid w:val="006A0821"/>
    <w:rsid w:val="006A0FB4"/>
    <w:rsid w:val="006A1C24"/>
    <w:rsid w:val="006A31E6"/>
    <w:rsid w:val="006A37D1"/>
    <w:rsid w:val="006A7CAB"/>
    <w:rsid w:val="006B06D8"/>
    <w:rsid w:val="006B0A17"/>
    <w:rsid w:val="006B0E0B"/>
    <w:rsid w:val="006B11AE"/>
    <w:rsid w:val="006B371A"/>
    <w:rsid w:val="006B391C"/>
    <w:rsid w:val="006B5D83"/>
    <w:rsid w:val="006B5F78"/>
    <w:rsid w:val="006B7442"/>
    <w:rsid w:val="006C04C6"/>
    <w:rsid w:val="006C0665"/>
    <w:rsid w:val="006C10E7"/>
    <w:rsid w:val="006C40F1"/>
    <w:rsid w:val="006C4A32"/>
    <w:rsid w:val="006C7C6C"/>
    <w:rsid w:val="006C7DD2"/>
    <w:rsid w:val="006D06AC"/>
    <w:rsid w:val="006D114C"/>
    <w:rsid w:val="006D226F"/>
    <w:rsid w:val="006D4268"/>
    <w:rsid w:val="006D477F"/>
    <w:rsid w:val="006D551F"/>
    <w:rsid w:val="006D558D"/>
    <w:rsid w:val="006D57B3"/>
    <w:rsid w:val="006D61B1"/>
    <w:rsid w:val="006D69B0"/>
    <w:rsid w:val="006D78DB"/>
    <w:rsid w:val="006E01FB"/>
    <w:rsid w:val="006E0DFE"/>
    <w:rsid w:val="006E0E17"/>
    <w:rsid w:val="006E1A22"/>
    <w:rsid w:val="006E2633"/>
    <w:rsid w:val="006E36D1"/>
    <w:rsid w:val="006E4F24"/>
    <w:rsid w:val="006E4FAB"/>
    <w:rsid w:val="006E5335"/>
    <w:rsid w:val="006E5E83"/>
    <w:rsid w:val="006E6428"/>
    <w:rsid w:val="006E66D9"/>
    <w:rsid w:val="006E698A"/>
    <w:rsid w:val="006E6E6E"/>
    <w:rsid w:val="006E739F"/>
    <w:rsid w:val="006F17AB"/>
    <w:rsid w:val="006F1B0D"/>
    <w:rsid w:val="006F2414"/>
    <w:rsid w:val="006F2671"/>
    <w:rsid w:val="006F290D"/>
    <w:rsid w:val="006F2CD8"/>
    <w:rsid w:val="006F3304"/>
    <w:rsid w:val="006F3637"/>
    <w:rsid w:val="006F7C6E"/>
    <w:rsid w:val="006F7DC4"/>
    <w:rsid w:val="006F7F52"/>
    <w:rsid w:val="0070109B"/>
    <w:rsid w:val="007025C2"/>
    <w:rsid w:val="007031B0"/>
    <w:rsid w:val="007036CE"/>
    <w:rsid w:val="007037C1"/>
    <w:rsid w:val="00706327"/>
    <w:rsid w:val="00706E29"/>
    <w:rsid w:val="0071261A"/>
    <w:rsid w:val="00712EE5"/>
    <w:rsid w:val="00712F4D"/>
    <w:rsid w:val="00713BBC"/>
    <w:rsid w:val="00714097"/>
    <w:rsid w:val="007148B8"/>
    <w:rsid w:val="007149CA"/>
    <w:rsid w:val="00714E2E"/>
    <w:rsid w:val="007154CD"/>
    <w:rsid w:val="007155F6"/>
    <w:rsid w:val="00715D5A"/>
    <w:rsid w:val="00716274"/>
    <w:rsid w:val="0071709D"/>
    <w:rsid w:val="00717B28"/>
    <w:rsid w:val="00721B82"/>
    <w:rsid w:val="00722706"/>
    <w:rsid w:val="0072275B"/>
    <w:rsid w:val="00722CA9"/>
    <w:rsid w:val="00723FB9"/>
    <w:rsid w:val="00724AF7"/>
    <w:rsid w:val="00724C7C"/>
    <w:rsid w:val="00725EFC"/>
    <w:rsid w:val="00726F32"/>
    <w:rsid w:val="0073031F"/>
    <w:rsid w:val="00730E8A"/>
    <w:rsid w:val="00731307"/>
    <w:rsid w:val="0073283A"/>
    <w:rsid w:val="00732D92"/>
    <w:rsid w:val="007335FF"/>
    <w:rsid w:val="00733D08"/>
    <w:rsid w:val="00734080"/>
    <w:rsid w:val="00734F01"/>
    <w:rsid w:val="00735439"/>
    <w:rsid w:val="00735CEB"/>
    <w:rsid w:val="00740376"/>
    <w:rsid w:val="00741AB4"/>
    <w:rsid w:val="00742CA5"/>
    <w:rsid w:val="007436EA"/>
    <w:rsid w:val="0074403A"/>
    <w:rsid w:val="00745B3C"/>
    <w:rsid w:val="00745B99"/>
    <w:rsid w:val="00745D09"/>
    <w:rsid w:val="00746D48"/>
    <w:rsid w:val="0074755C"/>
    <w:rsid w:val="00747B58"/>
    <w:rsid w:val="007511EA"/>
    <w:rsid w:val="00751240"/>
    <w:rsid w:val="00751701"/>
    <w:rsid w:val="00751742"/>
    <w:rsid w:val="00752484"/>
    <w:rsid w:val="00752DC2"/>
    <w:rsid w:val="00752F55"/>
    <w:rsid w:val="007538B3"/>
    <w:rsid w:val="00754865"/>
    <w:rsid w:val="007549DC"/>
    <w:rsid w:val="00754FD1"/>
    <w:rsid w:val="0075730E"/>
    <w:rsid w:val="00760255"/>
    <w:rsid w:val="00760460"/>
    <w:rsid w:val="007609A3"/>
    <w:rsid w:val="00761E3C"/>
    <w:rsid w:val="007622EB"/>
    <w:rsid w:val="007628ED"/>
    <w:rsid w:val="007629AD"/>
    <w:rsid w:val="00763082"/>
    <w:rsid w:val="00763CA2"/>
    <w:rsid w:val="007641AC"/>
    <w:rsid w:val="007648C9"/>
    <w:rsid w:val="00765DEE"/>
    <w:rsid w:val="00766076"/>
    <w:rsid w:val="007669EF"/>
    <w:rsid w:val="00767607"/>
    <w:rsid w:val="007713AB"/>
    <w:rsid w:val="00771795"/>
    <w:rsid w:val="00771868"/>
    <w:rsid w:val="00773664"/>
    <w:rsid w:val="007738A6"/>
    <w:rsid w:val="0077559D"/>
    <w:rsid w:val="00775CA9"/>
    <w:rsid w:val="00775E6B"/>
    <w:rsid w:val="0077627D"/>
    <w:rsid w:val="0077668D"/>
    <w:rsid w:val="007766B2"/>
    <w:rsid w:val="00780877"/>
    <w:rsid w:val="00781D2C"/>
    <w:rsid w:val="00783663"/>
    <w:rsid w:val="00783EE8"/>
    <w:rsid w:val="00784460"/>
    <w:rsid w:val="0078518E"/>
    <w:rsid w:val="00785CCD"/>
    <w:rsid w:val="00785E85"/>
    <w:rsid w:val="0078650E"/>
    <w:rsid w:val="00786A01"/>
    <w:rsid w:val="00790A60"/>
    <w:rsid w:val="007911AA"/>
    <w:rsid w:val="007915DA"/>
    <w:rsid w:val="00792DBF"/>
    <w:rsid w:val="00794596"/>
    <w:rsid w:val="007947DB"/>
    <w:rsid w:val="00794D45"/>
    <w:rsid w:val="00795102"/>
    <w:rsid w:val="00795396"/>
    <w:rsid w:val="00797C2A"/>
    <w:rsid w:val="007A0651"/>
    <w:rsid w:val="007A1B62"/>
    <w:rsid w:val="007A1FC7"/>
    <w:rsid w:val="007A2761"/>
    <w:rsid w:val="007A2D5A"/>
    <w:rsid w:val="007A34A0"/>
    <w:rsid w:val="007A47A5"/>
    <w:rsid w:val="007A5294"/>
    <w:rsid w:val="007A5971"/>
    <w:rsid w:val="007A5BBB"/>
    <w:rsid w:val="007A679B"/>
    <w:rsid w:val="007A7567"/>
    <w:rsid w:val="007B008D"/>
    <w:rsid w:val="007B06B9"/>
    <w:rsid w:val="007B0F7E"/>
    <w:rsid w:val="007B178E"/>
    <w:rsid w:val="007B1A40"/>
    <w:rsid w:val="007B27FF"/>
    <w:rsid w:val="007B2E05"/>
    <w:rsid w:val="007B4382"/>
    <w:rsid w:val="007B5FE3"/>
    <w:rsid w:val="007C038E"/>
    <w:rsid w:val="007C1154"/>
    <w:rsid w:val="007C1BF9"/>
    <w:rsid w:val="007C2325"/>
    <w:rsid w:val="007C364F"/>
    <w:rsid w:val="007C55CA"/>
    <w:rsid w:val="007C63EB"/>
    <w:rsid w:val="007C69FF"/>
    <w:rsid w:val="007C6F86"/>
    <w:rsid w:val="007C7CB4"/>
    <w:rsid w:val="007D18DE"/>
    <w:rsid w:val="007D2638"/>
    <w:rsid w:val="007D2828"/>
    <w:rsid w:val="007D2A85"/>
    <w:rsid w:val="007D404B"/>
    <w:rsid w:val="007D4433"/>
    <w:rsid w:val="007D4B7E"/>
    <w:rsid w:val="007D5C3F"/>
    <w:rsid w:val="007D690C"/>
    <w:rsid w:val="007D7D0D"/>
    <w:rsid w:val="007E0368"/>
    <w:rsid w:val="007E1445"/>
    <w:rsid w:val="007E1A2E"/>
    <w:rsid w:val="007E3355"/>
    <w:rsid w:val="007E4BF7"/>
    <w:rsid w:val="007E5B23"/>
    <w:rsid w:val="007F00EE"/>
    <w:rsid w:val="007F0800"/>
    <w:rsid w:val="007F0A0B"/>
    <w:rsid w:val="007F138F"/>
    <w:rsid w:val="007F2BDF"/>
    <w:rsid w:val="007F4390"/>
    <w:rsid w:val="007F4BC1"/>
    <w:rsid w:val="007F4C2A"/>
    <w:rsid w:val="007F51D3"/>
    <w:rsid w:val="007F57D2"/>
    <w:rsid w:val="007F74C8"/>
    <w:rsid w:val="007F75F9"/>
    <w:rsid w:val="00800924"/>
    <w:rsid w:val="00800A23"/>
    <w:rsid w:val="00800B1A"/>
    <w:rsid w:val="00800EF2"/>
    <w:rsid w:val="008014DE"/>
    <w:rsid w:val="00802101"/>
    <w:rsid w:val="008030BD"/>
    <w:rsid w:val="0080329C"/>
    <w:rsid w:val="00803E80"/>
    <w:rsid w:val="00806A76"/>
    <w:rsid w:val="00807215"/>
    <w:rsid w:val="0080727F"/>
    <w:rsid w:val="0080731C"/>
    <w:rsid w:val="008111A0"/>
    <w:rsid w:val="00811F36"/>
    <w:rsid w:val="0081353E"/>
    <w:rsid w:val="00816C21"/>
    <w:rsid w:val="00816CD6"/>
    <w:rsid w:val="00820C9D"/>
    <w:rsid w:val="00821971"/>
    <w:rsid w:val="00822779"/>
    <w:rsid w:val="0082355A"/>
    <w:rsid w:val="00823B6A"/>
    <w:rsid w:val="00823F88"/>
    <w:rsid w:val="00824F18"/>
    <w:rsid w:val="00825F85"/>
    <w:rsid w:val="008261E4"/>
    <w:rsid w:val="00826811"/>
    <w:rsid w:val="0082752C"/>
    <w:rsid w:val="008306C8"/>
    <w:rsid w:val="008313EC"/>
    <w:rsid w:val="00831D98"/>
    <w:rsid w:val="00832FDD"/>
    <w:rsid w:val="00833340"/>
    <w:rsid w:val="00833F02"/>
    <w:rsid w:val="008352AD"/>
    <w:rsid w:val="0083567B"/>
    <w:rsid w:val="00835731"/>
    <w:rsid w:val="00836259"/>
    <w:rsid w:val="00836827"/>
    <w:rsid w:val="008370CD"/>
    <w:rsid w:val="0083731D"/>
    <w:rsid w:val="008379EB"/>
    <w:rsid w:val="00837A3B"/>
    <w:rsid w:val="00840F51"/>
    <w:rsid w:val="0084481D"/>
    <w:rsid w:val="00846C33"/>
    <w:rsid w:val="008472C1"/>
    <w:rsid w:val="00847570"/>
    <w:rsid w:val="00850964"/>
    <w:rsid w:val="008514EF"/>
    <w:rsid w:val="00851AFA"/>
    <w:rsid w:val="008522B5"/>
    <w:rsid w:val="00852FA9"/>
    <w:rsid w:val="00853508"/>
    <w:rsid w:val="0085369F"/>
    <w:rsid w:val="00854BCE"/>
    <w:rsid w:val="00854DAE"/>
    <w:rsid w:val="00854ED5"/>
    <w:rsid w:val="008550A7"/>
    <w:rsid w:val="0085510B"/>
    <w:rsid w:val="008619B2"/>
    <w:rsid w:val="008626BF"/>
    <w:rsid w:val="00863794"/>
    <w:rsid w:val="00863C22"/>
    <w:rsid w:val="0086538E"/>
    <w:rsid w:val="008658E0"/>
    <w:rsid w:val="00867273"/>
    <w:rsid w:val="0087275E"/>
    <w:rsid w:val="0087388D"/>
    <w:rsid w:val="008739F6"/>
    <w:rsid w:val="00873FC9"/>
    <w:rsid w:val="00874CB1"/>
    <w:rsid w:val="00875463"/>
    <w:rsid w:val="00875920"/>
    <w:rsid w:val="0087647B"/>
    <w:rsid w:val="00877060"/>
    <w:rsid w:val="008770B9"/>
    <w:rsid w:val="0087740D"/>
    <w:rsid w:val="008804C0"/>
    <w:rsid w:val="00880C56"/>
    <w:rsid w:val="00882105"/>
    <w:rsid w:val="00884176"/>
    <w:rsid w:val="00885574"/>
    <w:rsid w:val="00887743"/>
    <w:rsid w:val="00887C43"/>
    <w:rsid w:val="00890FEC"/>
    <w:rsid w:val="00891313"/>
    <w:rsid w:val="008913EC"/>
    <w:rsid w:val="00891BBC"/>
    <w:rsid w:val="0089323E"/>
    <w:rsid w:val="00893408"/>
    <w:rsid w:val="00894096"/>
    <w:rsid w:val="0089453D"/>
    <w:rsid w:val="00895684"/>
    <w:rsid w:val="00897019"/>
    <w:rsid w:val="008971C7"/>
    <w:rsid w:val="00897442"/>
    <w:rsid w:val="008A1381"/>
    <w:rsid w:val="008A409E"/>
    <w:rsid w:val="008A4246"/>
    <w:rsid w:val="008A4FA7"/>
    <w:rsid w:val="008A5093"/>
    <w:rsid w:val="008A68AC"/>
    <w:rsid w:val="008A7C48"/>
    <w:rsid w:val="008B00DC"/>
    <w:rsid w:val="008B0FC4"/>
    <w:rsid w:val="008B1594"/>
    <w:rsid w:val="008B17DC"/>
    <w:rsid w:val="008B1833"/>
    <w:rsid w:val="008B19F9"/>
    <w:rsid w:val="008B1CFB"/>
    <w:rsid w:val="008B2DA0"/>
    <w:rsid w:val="008B3190"/>
    <w:rsid w:val="008B3F97"/>
    <w:rsid w:val="008B442B"/>
    <w:rsid w:val="008B6487"/>
    <w:rsid w:val="008B6F12"/>
    <w:rsid w:val="008B70F8"/>
    <w:rsid w:val="008B7177"/>
    <w:rsid w:val="008C0918"/>
    <w:rsid w:val="008C0ED9"/>
    <w:rsid w:val="008C1507"/>
    <w:rsid w:val="008C2CF8"/>
    <w:rsid w:val="008C3E13"/>
    <w:rsid w:val="008C5E64"/>
    <w:rsid w:val="008C6C7B"/>
    <w:rsid w:val="008C7509"/>
    <w:rsid w:val="008C7CD5"/>
    <w:rsid w:val="008D0587"/>
    <w:rsid w:val="008D09BB"/>
    <w:rsid w:val="008D0EB0"/>
    <w:rsid w:val="008D191A"/>
    <w:rsid w:val="008D1973"/>
    <w:rsid w:val="008D24A3"/>
    <w:rsid w:val="008D257E"/>
    <w:rsid w:val="008D3B67"/>
    <w:rsid w:val="008D4102"/>
    <w:rsid w:val="008D476D"/>
    <w:rsid w:val="008D49DE"/>
    <w:rsid w:val="008D5414"/>
    <w:rsid w:val="008D66E1"/>
    <w:rsid w:val="008D6EDB"/>
    <w:rsid w:val="008D74D4"/>
    <w:rsid w:val="008D770F"/>
    <w:rsid w:val="008D78BC"/>
    <w:rsid w:val="008E280A"/>
    <w:rsid w:val="008E32A2"/>
    <w:rsid w:val="008E3767"/>
    <w:rsid w:val="008E3937"/>
    <w:rsid w:val="008E3F72"/>
    <w:rsid w:val="008E4B33"/>
    <w:rsid w:val="008E4ECC"/>
    <w:rsid w:val="008E54E7"/>
    <w:rsid w:val="008E5A45"/>
    <w:rsid w:val="008E6EF7"/>
    <w:rsid w:val="008E7354"/>
    <w:rsid w:val="008F11CB"/>
    <w:rsid w:val="008F21F7"/>
    <w:rsid w:val="008F353B"/>
    <w:rsid w:val="008F6BFB"/>
    <w:rsid w:val="008F71FE"/>
    <w:rsid w:val="008F771A"/>
    <w:rsid w:val="008F7E27"/>
    <w:rsid w:val="009003D1"/>
    <w:rsid w:val="00900B4E"/>
    <w:rsid w:val="00903579"/>
    <w:rsid w:val="00903F7D"/>
    <w:rsid w:val="00904157"/>
    <w:rsid w:val="0090636C"/>
    <w:rsid w:val="00911424"/>
    <w:rsid w:val="00911C7A"/>
    <w:rsid w:val="0091231E"/>
    <w:rsid w:val="00913439"/>
    <w:rsid w:val="00913491"/>
    <w:rsid w:val="009139AC"/>
    <w:rsid w:val="00913C41"/>
    <w:rsid w:val="00915F6E"/>
    <w:rsid w:val="00916BE9"/>
    <w:rsid w:val="00916F21"/>
    <w:rsid w:val="00916F46"/>
    <w:rsid w:val="00921377"/>
    <w:rsid w:val="009219C3"/>
    <w:rsid w:val="00921A40"/>
    <w:rsid w:val="0092296E"/>
    <w:rsid w:val="009231E8"/>
    <w:rsid w:val="00923CF0"/>
    <w:rsid w:val="009253F1"/>
    <w:rsid w:val="0092794F"/>
    <w:rsid w:val="0093048C"/>
    <w:rsid w:val="0093092E"/>
    <w:rsid w:val="00930D73"/>
    <w:rsid w:val="00931B42"/>
    <w:rsid w:val="00934D17"/>
    <w:rsid w:val="00934D18"/>
    <w:rsid w:val="009375FC"/>
    <w:rsid w:val="0093762D"/>
    <w:rsid w:val="009400F7"/>
    <w:rsid w:val="00940D5E"/>
    <w:rsid w:val="009429C1"/>
    <w:rsid w:val="00944578"/>
    <w:rsid w:val="00945C8B"/>
    <w:rsid w:val="009460BB"/>
    <w:rsid w:val="009477BA"/>
    <w:rsid w:val="009500A8"/>
    <w:rsid w:val="0095047D"/>
    <w:rsid w:val="0095087A"/>
    <w:rsid w:val="009511A6"/>
    <w:rsid w:val="00952559"/>
    <w:rsid w:val="00952C82"/>
    <w:rsid w:val="009538A6"/>
    <w:rsid w:val="00954F0B"/>
    <w:rsid w:val="009559B9"/>
    <w:rsid w:val="0095713A"/>
    <w:rsid w:val="00957CA5"/>
    <w:rsid w:val="00960389"/>
    <w:rsid w:val="009625A3"/>
    <w:rsid w:val="00962CAC"/>
    <w:rsid w:val="00962EF1"/>
    <w:rsid w:val="00964F88"/>
    <w:rsid w:val="009665E8"/>
    <w:rsid w:val="00967957"/>
    <w:rsid w:val="009679CC"/>
    <w:rsid w:val="00970E41"/>
    <w:rsid w:val="00970EED"/>
    <w:rsid w:val="009722EC"/>
    <w:rsid w:val="009728BD"/>
    <w:rsid w:val="009734BF"/>
    <w:rsid w:val="00973521"/>
    <w:rsid w:val="0097391D"/>
    <w:rsid w:val="00973AE3"/>
    <w:rsid w:val="00973ED0"/>
    <w:rsid w:val="00974AB6"/>
    <w:rsid w:val="00974EC7"/>
    <w:rsid w:val="00975E5C"/>
    <w:rsid w:val="00976243"/>
    <w:rsid w:val="00976776"/>
    <w:rsid w:val="0097694F"/>
    <w:rsid w:val="00980111"/>
    <w:rsid w:val="009808E6"/>
    <w:rsid w:val="00980ACC"/>
    <w:rsid w:val="0098141E"/>
    <w:rsid w:val="00982606"/>
    <w:rsid w:val="009829C8"/>
    <w:rsid w:val="0098362C"/>
    <w:rsid w:val="00983D30"/>
    <w:rsid w:val="00983E2C"/>
    <w:rsid w:val="00986ADA"/>
    <w:rsid w:val="00986CBF"/>
    <w:rsid w:val="00986DF2"/>
    <w:rsid w:val="009873C4"/>
    <w:rsid w:val="00987B1F"/>
    <w:rsid w:val="00990C82"/>
    <w:rsid w:val="00990D9F"/>
    <w:rsid w:val="00992DF1"/>
    <w:rsid w:val="009944B0"/>
    <w:rsid w:val="00994AFF"/>
    <w:rsid w:val="00994FD9"/>
    <w:rsid w:val="00995AC6"/>
    <w:rsid w:val="009961C3"/>
    <w:rsid w:val="009975DD"/>
    <w:rsid w:val="00997A0E"/>
    <w:rsid w:val="00997BC4"/>
    <w:rsid w:val="009A089C"/>
    <w:rsid w:val="009A0CEA"/>
    <w:rsid w:val="009A2CF9"/>
    <w:rsid w:val="009A2EBE"/>
    <w:rsid w:val="009A2F4A"/>
    <w:rsid w:val="009A3D08"/>
    <w:rsid w:val="009A4DD3"/>
    <w:rsid w:val="009A54F4"/>
    <w:rsid w:val="009A5588"/>
    <w:rsid w:val="009A577B"/>
    <w:rsid w:val="009A6B93"/>
    <w:rsid w:val="009A7188"/>
    <w:rsid w:val="009A777B"/>
    <w:rsid w:val="009B05B7"/>
    <w:rsid w:val="009B0B4E"/>
    <w:rsid w:val="009B1E68"/>
    <w:rsid w:val="009B3F0C"/>
    <w:rsid w:val="009B539E"/>
    <w:rsid w:val="009B6854"/>
    <w:rsid w:val="009B6DD1"/>
    <w:rsid w:val="009B74C9"/>
    <w:rsid w:val="009C062D"/>
    <w:rsid w:val="009C0C4E"/>
    <w:rsid w:val="009C11DC"/>
    <w:rsid w:val="009C2F2B"/>
    <w:rsid w:val="009C5751"/>
    <w:rsid w:val="009C5816"/>
    <w:rsid w:val="009C5982"/>
    <w:rsid w:val="009C5A9D"/>
    <w:rsid w:val="009C5AF3"/>
    <w:rsid w:val="009C62C8"/>
    <w:rsid w:val="009C6475"/>
    <w:rsid w:val="009C7E47"/>
    <w:rsid w:val="009D0933"/>
    <w:rsid w:val="009D0FB5"/>
    <w:rsid w:val="009D1ADB"/>
    <w:rsid w:val="009D1DBC"/>
    <w:rsid w:val="009D2CA1"/>
    <w:rsid w:val="009D3575"/>
    <w:rsid w:val="009D4273"/>
    <w:rsid w:val="009D4304"/>
    <w:rsid w:val="009D474A"/>
    <w:rsid w:val="009D4D02"/>
    <w:rsid w:val="009D524C"/>
    <w:rsid w:val="009D53B3"/>
    <w:rsid w:val="009D5F7A"/>
    <w:rsid w:val="009D6406"/>
    <w:rsid w:val="009D7267"/>
    <w:rsid w:val="009E0D93"/>
    <w:rsid w:val="009E1A1F"/>
    <w:rsid w:val="009E20EE"/>
    <w:rsid w:val="009E244B"/>
    <w:rsid w:val="009E2C19"/>
    <w:rsid w:val="009E3725"/>
    <w:rsid w:val="009E5A9D"/>
    <w:rsid w:val="009E5AAB"/>
    <w:rsid w:val="009E5B41"/>
    <w:rsid w:val="009E6C27"/>
    <w:rsid w:val="009E7AAE"/>
    <w:rsid w:val="009F1761"/>
    <w:rsid w:val="009F1778"/>
    <w:rsid w:val="009F1807"/>
    <w:rsid w:val="009F23F1"/>
    <w:rsid w:val="009F2C2E"/>
    <w:rsid w:val="009F3968"/>
    <w:rsid w:val="009F3F4A"/>
    <w:rsid w:val="009F45D6"/>
    <w:rsid w:val="009F5CB4"/>
    <w:rsid w:val="009F5F1D"/>
    <w:rsid w:val="009F6750"/>
    <w:rsid w:val="00A012A2"/>
    <w:rsid w:val="00A01480"/>
    <w:rsid w:val="00A023C8"/>
    <w:rsid w:val="00A03BB3"/>
    <w:rsid w:val="00A0456C"/>
    <w:rsid w:val="00A06470"/>
    <w:rsid w:val="00A0740A"/>
    <w:rsid w:val="00A07746"/>
    <w:rsid w:val="00A10167"/>
    <w:rsid w:val="00A112EA"/>
    <w:rsid w:val="00A1195E"/>
    <w:rsid w:val="00A12527"/>
    <w:rsid w:val="00A13129"/>
    <w:rsid w:val="00A13804"/>
    <w:rsid w:val="00A15C6F"/>
    <w:rsid w:val="00A166E7"/>
    <w:rsid w:val="00A16C5C"/>
    <w:rsid w:val="00A16EDA"/>
    <w:rsid w:val="00A17916"/>
    <w:rsid w:val="00A17FAA"/>
    <w:rsid w:val="00A21809"/>
    <w:rsid w:val="00A226AE"/>
    <w:rsid w:val="00A23518"/>
    <w:rsid w:val="00A24D30"/>
    <w:rsid w:val="00A26645"/>
    <w:rsid w:val="00A266AC"/>
    <w:rsid w:val="00A26A32"/>
    <w:rsid w:val="00A271D6"/>
    <w:rsid w:val="00A300CF"/>
    <w:rsid w:val="00A3189F"/>
    <w:rsid w:val="00A33BCC"/>
    <w:rsid w:val="00A34796"/>
    <w:rsid w:val="00A35AEC"/>
    <w:rsid w:val="00A3619C"/>
    <w:rsid w:val="00A376B1"/>
    <w:rsid w:val="00A37D08"/>
    <w:rsid w:val="00A407EA"/>
    <w:rsid w:val="00A42905"/>
    <w:rsid w:val="00A43BAF"/>
    <w:rsid w:val="00A448A3"/>
    <w:rsid w:val="00A44DF8"/>
    <w:rsid w:val="00A46174"/>
    <w:rsid w:val="00A46413"/>
    <w:rsid w:val="00A47D2E"/>
    <w:rsid w:val="00A50269"/>
    <w:rsid w:val="00A513D8"/>
    <w:rsid w:val="00A51A81"/>
    <w:rsid w:val="00A51C4E"/>
    <w:rsid w:val="00A52484"/>
    <w:rsid w:val="00A52573"/>
    <w:rsid w:val="00A5319D"/>
    <w:rsid w:val="00A53241"/>
    <w:rsid w:val="00A55F0A"/>
    <w:rsid w:val="00A57D4D"/>
    <w:rsid w:val="00A61A50"/>
    <w:rsid w:val="00A62CE1"/>
    <w:rsid w:val="00A635E3"/>
    <w:rsid w:val="00A63956"/>
    <w:rsid w:val="00A64930"/>
    <w:rsid w:val="00A66860"/>
    <w:rsid w:val="00A672D2"/>
    <w:rsid w:val="00A67651"/>
    <w:rsid w:val="00A70483"/>
    <w:rsid w:val="00A707B6"/>
    <w:rsid w:val="00A70E9E"/>
    <w:rsid w:val="00A724EC"/>
    <w:rsid w:val="00A74B8C"/>
    <w:rsid w:val="00A74C60"/>
    <w:rsid w:val="00A7623F"/>
    <w:rsid w:val="00A762E0"/>
    <w:rsid w:val="00A7736D"/>
    <w:rsid w:val="00A80444"/>
    <w:rsid w:val="00A80817"/>
    <w:rsid w:val="00A80829"/>
    <w:rsid w:val="00A818D0"/>
    <w:rsid w:val="00A82C07"/>
    <w:rsid w:val="00A82D55"/>
    <w:rsid w:val="00A842B0"/>
    <w:rsid w:val="00A843C2"/>
    <w:rsid w:val="00A8454A"/>
    <w:rsid w:val="00A847B0"/>
    <w:rsid w:val="00A85F2D"/>
    <w:rsid w:val="00A8613F"/>
    <w:rsid w:val="00A86506"/>
    <w:rsid w:val="00A86B28"/>
    <w:rsid w:val="00A9087A"/>
    <w:rsid w:val="00A908F8"/>
    <w:rsid w:val="00A91109"/>
    <w:rsid w:val="00A92E83"/>
    <w:rsid w:val="00A9415A"/>
    <w:rsid w:val="00AA0E3B"/>
    <w:rsid w:val="00AA1198"/>
    <w:rsid w:val="00AA18D5"/>
    <w:rsid w:val="00AA1C63"/>
    <w:rsid w:val="00AA1F96"/>
    <w:rsid w:val="00AA2144"/>
    <w:rsid w:val="00AA27D2"/>
    <w:rsid w:val="00AA38B1"/>
    <w:rsid w:val="00AA51E0"/>
    <w:rsid w:val="00AB0771"/>
    <w:rsid w:val="00AB1BC8"/>
    <w:rsid w:val="00AB22D5"/>
    <w:rsid w:val="00AB27A8"/>
    <w:rsid w:val="00AB34EE"/>
    <w:rsid w:val="00AB43CD"/>
    <w:rsid w:val="00AB47F7"/>
    <w:rsid w:val="00AB664D"/>
    <w:rsid w:val="00AB675C"/>
    <w:rsid w:val="00AB6A80"/>
    <w:rsid w:val="00AB6C05"/>
    <w:rsid w:val="00AB799B"/>
    <w:rsid w:val="00AC14F1"/>
    <w:rsid w:val="00AC15FC"/>
    <w:rsid w:val="00AC22DD"/>
    <w:rsid w:val="00AC5212"/>
    <w:rsid w:val="00AC52EB"/>
    <w:rsid w:val="00AC5671"/>
    <w:rsid w:val="00AC56AC"/>
    <w:rsid w:val="00AC60DF"/>
    <w:rsid w:val="00AC7C56"/>
    <w:rsid w:val="00AD0961"/>
    <w:rsid w:val="00AD1821"/>
    <w:rsid w:val="00AD1AA2"/>
    <w:rsid w:val="00AD1E32"/>
    <w:rsid w:val="00AD1EA7"/>
    <w:rsid w:val="00AD20E5"/>
    <w:rsid w:val="00AD22AF"/>
    <w:rsid w:val="00AD2C20"/>
    <w:rsid w:val="00AD2DCA"/>
    <w:rsid w:val="00AD36C5"/>
    <w:rsid w:val="00AD518E"/>
    <w:rsid w:val="00AD6760"/>
    <w:rsid w:val="00AD7B83"/>
    <w:rsid w:val="00AE082E"/>
    <w:rsid w:val="00AE0B2D"/>
    <w:rsid w:val="00AE168B"/>
    <w:rsid w:val="00AE259F"/>
    <w:rsid w:val="00AE27B8"/>
    <w:rsid w:val="00AE2F42"/>
    <w:rsid w:val="00AE4967"/>
    <w:rsid w:val="00AE5415"/>
    <w:rsid w:val="00AE56A3"/>
    <w:rsid w:val="00AE7487"/>
    <w:rsid w:val="00AF0C2C"/>
    <w:rsid w:val="00AF1F2F"/>
    <w:rsid w:val="00AF2B5A"/>
    <w:rsid w:val="00AF2EAF"/>
    <w:rsid w:val="00AF354C"/>
    <w:rsid w:val="00AF3885"/>
    <w:rsid w:val="00AF450A"/>
    <w:rsid w:val="00AF4594"/>
    <w:rsid w:val="00AF52BB"/>
    <w:rsid w:val="00AF5B08"/>
    <w:rsid w:val="00AF5B27"/>
    <w:rsid w:val="00AF6718"/>
    <w:rsid w:val="00AF6DBD"/>
    <w:rsid w:val="00AF6F4E"/>
    <w:rsid w:val="00AF7895"/>
    <w:rsid w:val="00B00A9E"/>
    <w:rsid w:val="00B018EC"/>
    <w:rsid w:val="00B01DF5"/>
    <w:rsid w:val="00B02460"/>
    <w:rsid w:val="00B02517"/>
    <w:rsid w:val="00B0280C"/>
    <w:rsid w:val="00B034C7"/>
    <w:rsid w:val="00B0374A"/>
    <w:rsid w:val="00B03CA9"/>
    <w:rsid w:val="00B047EA"/>
    <w:rsid w:val="00B04BF7"/>
    <w:rsid w:val="00B04EE3"/>
    <w:rsid w:val="00B05BAF"/>
    <w:rsid w:val="00B069D2"/>
    <w:rsid w:val="00B06ABE"/>
    <w:rsid w:val="00B0718A"/>
    <w:rsid w:val="00B07B61"/>
    <w:rsid w:val="00B07FDD"/>
    <w:rsid w:val="00B11A5F"/>
    <w:rsid w:val="00B131DB"/>
    <w:rsid w:val="00B14CA3"/>
    <w:rsid w:val="00B155A8"/>
    <w:rsid w:val="00B15B1F"/>
    <w:rsid w:val="00B1607D"/>
    <w:rsid w:val="00B17254"/>
    <w:rsid w:val="00B17260"/>
    <w:rsid w:val="00B17E4A"/>
    <w:rsid w:val="00B21340"/>
    <w:rsid w:val="00B216A5"/>
    <w:rsid w:val="00B21E2B"/>
    <w:rsid w:val="00B22C17"/>
    <w:rsid w:val="00B23252"/>
    <w:rsid w:val="00B237AF"/>
    <w:rsid w:val="00B24A80"/>
    <w:rsid w:val="00B25237"/>
    <w:rsid w:val="00B27224"/>
    <w:rsid w:val="00B302CE"/>
    <w:rsid w:val="00B30FEA"/>
    <w:rsid w:val="00B31420"/>
    <w:rsid w:val="00B3391A"/>
    <w:rsid w:val="00B35A33"/>
    <w:rsid w:val="00B3657C"/>
    <w:rsid w:val="00B36CF2"/>
    <w:rsid w:val="00B377EE"/>
    <w:rsid w:val="00B37EA3"/>
    <w:rsid w:val="00B40C1A"/>
    <w:rsid w:val="00B42800"/>
    <w:rsid w:val="00B4522C"/>
    <w:rsid w:val="00B45770"/>
    <w:rsid w:val="00B47700"/>
    <w:rsid w:val="00B5164A"/>
    <w:rsid w:val="00B51A28"/>
    <w:rsid w:val="00B52B63"/>
    <w:rsid w:val="00B53367"/>
    <w:rsid w:val="00B55B72"/>
    <w:rsid w:val="00B5691A"/>
    <w:rsid w:val="00B5778B"/>
    <w:rsid w:val="00B6152C"/>
    <w:rsid w:val="00B61F06"/>
    <w:rsid w:val="00B63933"/>
    <w:rsid w:val="00B63A00"/>
    <w:rsid w:val="00B6536A"/>
    <w:rsid w:val="00B70A01"/>
    <w:rsid w:val="00B715B6"/>
    <w:rsid w:val="00B725AE"/>
    <w:rsid w:val="00B74433"/>
    <w:rsid w:val="00B748E5"/>
    <w:rsid w:val="00B75369"/>
    <w:rsid w:val="00B76B21"/>
    <w:rsid w:val="00B80181"/>
    <w:rsid w:val="00B80BB1"/>
    <w:rsid w:val="00B80F20"/>
    <w:rsid w:val="00B812E6"/>
    <w:rsid w:val="00B81E15"/>
    <w:rsid w:val="00B82058"/>
    <w:rsid w:val="00B8242E"/>
    <w:rsid w:val="00B82DE3"/>
    <w:rsid w:val="00B8315A"/>
    <w:rsid w:val="00B83759"/>
    <w:rsid w:val="00B83BE5"/>
    <w:rsid w:val="00B842E4"/>
    <w:rsid w:val="00B8435A"/>
    <w:rsid w:val="00B84E76"/>
    <w:rsid w:val="00B84EF4"/>
    <w:rsid w:val="00B85F18"/>
    <w:rsid w:val="00B86190"/>
    <w:rsid w:val="00B865CA"/>
    <w:rsid w:val="00B866AD"/>
    <w:rsid w:val="00B871BB"/>
    <w:rsid w:val="00B872FB"/>
    <w:rsid w:val="00B87954"/>
    <w:rsid w:val="00B902AD"/>
    <w:rsid w:val="00B907A0"/>
    <w:rsid w:val="00B90974"/>
    <w:rsid w:val="00B931C0"/>
    <w:rsid w:val="00B9349A"/>
    <w:rsid w:val="00B93F00"/>
    <w:rsid w:val="00B94305"/>
    <w:rsid w:val="00B94949"/>
    <w:rsid w:val="00B94D81"/>
    <w:rsid w:val="00B957BE"/>
    <w:rsid w:val="00B95DDD"/>
    <w:rsid w:val="00B979DF"/>
    <w:rsid w:val="00BA008C"/>
    <w:rsid w:val="00BA06C3"/>
    <w:rsid w:val="00BA0A9B"/>
    <w:rsid w:val="00BA2FAD"/>
    <w:rsid w:val="00BA3A1C"/>
    <w:rsid w:val="00BA4E07"/>
    <w:rsid w:val="00BA70AE"/>
    <w:rsid w:val="00BB1A65"/>
    <w:rsid w:val="00BB1E26"/>
    <w:rsid w:val="00BB29FF"/>
    <w:rsid w:val="00BB3167"/>
    <w:rsid w:val="00BB4081"/>
    <w:rsid w:val="00BB4569"/>
    <w:rsid w:val="00BB4F20"/>
    <w:rsid w:val="00BB5114"/>
    <w:rsid w:val="00BB6408"/>
    <w:rsid w:val="00BC057E"/>
    <w:rsid w:val="00BC0A9F"/>
    <w:rsid w:val="00BC2C14"/>
    <w:rsid w:val="00BC386A"/>
    <w:rsid w:val="00BC4F19"/>
    <w:rsid w:val="00BC5F13"/>
    <w:rsid w:val="00BC6B9B"/>
    <w:rsid w:val="00BC76D3"/>
    <w:rsid w:val="00BD08E9"/>
    <w:rsid w:val="00BD1298"/>
    <w:rsid w:val="00BD1BD9"/>
    <w:rsid w:val="00BD55D6"/>
    <w:rsid w:val="00BD5CFB"/>
    <w:rsid w:val="00BD7789"/>
    <w:rsid w:val="00BE0AB3"/>
    <w:rsid w:val="00BE22A1"/>
    <w:rsid w:val="00BE247F"/>
    <w:rsid w:val="00BE24B6"/>
    <w:rsid w:val="00BE2890"/>
    <w:rsid w:val="00BE2D95"/>
    <w:rsid w:val="00BE3312"/>
    <w:rsid w:val="00BE4635"/>
    <w:rsid w:val="00BE5150"/>
    <w:rsid w:val="00BE662D"/>
    <w:rsid w:val="00BE73E8"/>
    <w:rsid w:val="00BF0547"/>
    <w:rsid w:val="00BF0741"/>
    <w:rsid w:val="00BF2FD9"/>
    <w:rsid w:val="00BF4E57"/>
    <w:rsid w:val="00BF4F5F"/>
    <w:rsid w:val="00BF6F9D"/>
    <w:rsid w:val="00BF7A18"/>
    <w:rsid w:val="00C000EA"/>
    <w:rsid w:val="00C003C3"/>
    <w:rsid w:val="00C007FE"/>
    <w:rsid w:val="00C030C8"/>
    <w:rsid w:val="00C032F7"/>
    <w:rsid w:val="00C03979"/>
    <w:rsid w:val="00C03FB9"/>
    <w:rsid w:val="00C04C73"/>
    <w:rsid w:val="00C05568"/>
    <w:rsid w:val="00C06579"/>
    <w:rsid w:val="00C06DA8"/>
    <w:rsid w:val="00C07D6F"/>
    <w:rsid w:val="00C10228"/>
    <w:rsid w:val="00C102CE"/>
    <w:rsid w:val="00C10375"/>
    <w:rsid w:val="00C10A35"/>
    <w:rsid w:val="00C123CE"/>
    <w:rsid w:val="00C12AA8"/>
    <w:rsid w:val="00C12CC6"/>
    <w:rsid w:val="00C157AF"/>
    <w:rsid w:val="00C15978"/>
    <w:rsid w:val="00C15B90"/>
    <w:rsid w:val="00C20191"/>
    <w:rsid w:val="00C211FC"/>
    <w:rsid w:val="00C2152E"/>
    <w:rsid w:val="00C225CF"/>
    <w:rsid w:val="00C25178"/>
    <w:rsid w:val="00C2597C"/>
    <w:rsid w:val="00C2643A"/>
    <w:rsid w:val="00C2739E"/>
    <w:rsid w:val="00C30816"/>
    <w:rsid w:val="00C312B2"/>
    <w:rsid w:val="00C3243E"/>
    <w:rsid w:val="00C35095"/>
    <w:rsid w:val="00C35725"/>
    <w:rsid w:val="00C35F11"/>
    <w:rsid w:val="00C36502"/>
    <w:rsid w:val="00C37E9F"/>
    <w:rsid w:val="00C4097C"/>
    <w:rsid w:val="00C419CF"/>
    <w:rsid w:val="00C450AB"/>
    <w:rsid w:val="00C4580B"/>
    <w:rsid w:val="00C45C7E"/>
    <w:rsid w:val="00C47F7E"/>
    <w:rsid w:val="00C50983"/>
    <w:rsid w:val="00C523A7"/>
    <w:rsid w:val="00C52A2D"/>
    <w:rsid w:val="00C53F47"/>
    <w:rsid w:val="00C5436E"/>
    <w:rsid w:val="00C543F8"/>
    <w:rsid w:val="00C5596F"/>
    <w:rsid w:val="00C55A75"/>
    <w:rsid w:val="00C5695E"/>
    <w:rsid w:val="00C56C90"/>
    <w:rsid w:val="00C574EE"/>
    <w:rsid w:val="00C6028B"/>
    <w:rsid w:val="00C610D5"/>
    <w:rsid w:val="00C61545"/>
    <w:rsid w:val="00C615A4"/>
    <w:rsid w:val="00C6256D"/>
    <w:rsid w:val="00C63A3A"/>
    <w:rsid w:val="00C63B20"/>
    <w:rsid w:val="00C6465F"/>
    <w:rsid w:val="00C64F8D"/>
    <w:rsid w:val="00C6508E"/>
    <w:rsid w:val="00C652FB"/>
    <w:rsid w:val="00C656AA"/>
    <w:rsid w:val="00C66776"/>
    <w:rsid w:val="00C66DF7"/>
    <w:rsid w:val="00C67E46"/>
    <w:rsid w:val="00C701C9"/>
    <w:rsid w:val="00C70CC8"/>
    <w:rsid w:val="00C71F39"/>
    <w:rsid w:val="00C7321E"/>
    <w:rsid w:val="00C73803"/>
    <w:rsid w:val="00C73E52"/>
    <w:rsid w:val="00C74493"/>
    <w:rsid w:val="00C75318"/>
    <w:rsid w:val="00C760A1"/>
    <w:rsid w:val="00C7744D"/>
    <w:rsid w:val="00C77667"/>
    <w:rsid w:val="00C80219"/>
    <w:rsid w:val="00C817FE"/>
    <w:rsid w:val="00C81A4E"/>
    <w:rsid w:val="00C81A92"/>
    <w:rsid w:val="00C8303D"/>
    <w:rsid w:val="00C843EE"/>
    <w:rsid w:val="00C84A40"/>
    <w:rsid w:val="00C8762A"/>
    <w:rsid w:val="00C877AA"/>
    <w:rsid w:val="00C907FB"/>
    <w:rsid w:val="00C90B46"/>
    <w:rsid w:val="00C913FF"/>
    <w:rsid w:val="00C91BF6"/>
    <w:rsid w:val="00C932A1"/>
    <w:rsid w:val="00C9391F"/>
    <w:rsid w:val="00C93C04"/>
    <w:rsid w:val="00C9521E"/>
    <w:rsid w:val="00C9784F"/>
    <w:rsid w:val="00C97D69"/>
    <w:rsid w:val="00C97D6E"/>
    <w:rsid w:val="00CA04D6"/>
    <w:rsid w:val="00CA04E3"/>
    <w:rsid w:val="00CA198A"/>
    <w:rsid w:val="00CA3C7C"/>
    <w:rsid w:val="00CA3F59"/>
    <w:rsid w:val="00CA4B09"/>
    <w:rsid w:val="00CA5F63"/>
    <w:rsid w:val="00CA7CB4"/>
    <w:rsid w:val="00CB1121"/>
    <w:rsid w:val="00CB356C"/>
    <w:rsid w:val="00CB6334"/>
    <w:rsid w:val="00CC01C4"/>
    <w:rsid w:val="00CC045C"/>
    <w:rsid w:val="00CC0765"/>
    <w:rsid w:val="00CC1304"/>
    <w:rsid w:val="00CC3A9A"/>
    <w:rsid w:val="00CC583F"/>
    <w:rsid w:val="00CC6172"/>
    <w:rsid w:val="00CC6453"/>
    <w:rsid w:val="00CC660E"/>
    <w:rsid w:val="00CC7138"/>
    <w:rsid w:val="00CC7241"/>
    <w:rsid w:val="00CC78CD"/>
    <w:rsid w:val="00CC78FD"/>
    <w:rsid w:val="00CD0451"/>
    <w:rsid w:val="00CD1F39"/>
    <w:rsid w:val="00CD3367"/>
    <w:rsid w:val="00CD347A"/>
    <w:rsid w:val="00CD4DF3"/>
    <w:rsid w:val="00CD556F"/>
    <w:rsid w:val="00CD5908"/>
    <w:rsid w:val="00CD59C2"/>
    <w:rsid w:val="00CD727F"/>
    <w:rsid w:val="00CE08EB"/>
    <w:rsid w:val="00CE12FE"/>
    <w:rsid w:val="00CE158A"/>
    <w:rsid w:val="00CE2739"/>
    <w:rsid w:val="00CE3287"/>
    <w:rsid w:val="00CE3D01"/>
    <w:rsid w:val="00CE3DF1"/>
    <w:rsid w:val="00CE46B0"/>
    <w:rsid w:val="00CE4ED7"/>
    <w:rsid w:val="00CE6259"/>
    <w:rsid w:val="00CE69E0"/>
    <w:rsid w:val="00CE7280"/>
    <w:rsid w:val="00CE7550"/>
    <w:rsid w:val="00CE7B4C"/>
    <w:rsid w:val="00CF035B"/>
    <w:rsid w:val="00CF0483"/>
    <w:rsid w:val="00CF053A"/>
    <w:rsid w:val="00CF2F66"/>
    <w:rsid w:val="00CF4503"/>
    <w:rsid w:val="00CF4759"/>
    <w:rsid w:val="00CF5BE9"/>
    <w:rsid w:val="00CF5DAF"/>
    <w:rsid w:val="00CF7515"/>
    <w:rsid w:val="00D00701"/>
    <w:rsid w:val="00D015FA"/>
    <w:rsid w:val="00D01B51"/>
    <w:rsid w:val="00D05D08"/>
    <w:rsid w:val="00D061A6"/>
    <w:rsid w:val="00D107B2"/>
    <w:rsid w:val="00D1095A"/>
    <w:rsid w:val="00D1116E"/>
    <w:rsid w:val="00D13A0F"/>
    <w:rsid w:val="00D14B03"/>
    <w:rsid w:val="00D16354"/>
    <w:rsid w:val="00D17743"/>
    <w:rsid w:val="00D17F02"/>
    <w:rsid w:val="00D20C31"/>
    <w:rsid w:val="00D229A1"/>
    <w:rsid w:val="00D23260"/>
    <w:rsid w:val="00D246F9"/>
    <w:rsid w:val="00D25434"/>
    <w:rsid w:val="00D26262"/>
    <w:rsid w:val="00D26EBF"/>
    <w:rsid w:val="00D277D6"/>
    <w:rsid w:val="00D27E46"/>
    <w:rsid w:val="00D323A4"/>
    <w:rsid w:val="00D334BF"/>
    <w:rsid w:val="00D34348"/>
    <w:rsid w:val="00D35084"/>
    <w:rsid w:val="00D3530D"/>
    <w:rsid w:val="00D353B9"/>
    <w:rsid w:val="00D35C39"/>
    <w:rsid w:val="00D363AD"/>
    <w:rsid w:val="00D3644E"/>
    <w:rsid w:val="00D36D9C"/>
    <w:rsid w:val="00D376FA"/>
    <w:rsid w:val="00D37EF1"/>
    <w:rsid w:val="00D40801"/>
    <w:rsid w:val="00D411A6"/>
    <w:rsid w:val="00D414C1"/>
    <w:rsid w:val="00D41877"/>
    <w:rsid w:val="00D41B6D"/>
    <w:rsid w:val="00D427F4"/>
    <w:rsid w:val="00D432DE"/>
    <w:rsid w:val="00D43434"/>
    <w:rsid w:val="00D43931"/>
    <w:rsid w:val="00D43F38"/>
    <w:rsid w:val="00D44C82"/>
    <w:rsid w:val="00D44FD0"/>
    <w:rsid w:val="00D452BD"/>
    <w:rsid w:val="00D46607"/>
    <w:rsid w:val="00D46D8A"/>
    <w:rsid w:val="00D475C8"/>
    <w:rsid w:val="00D47E81"/>
    <w:rsid w:val="00D53498"/>
    <w:rsid w:val="00D5359F"/>
    <w:rsid w:val="00D54431"/>
    <w:rsid w:val="00D5481B"/>
    <w:rsid w:val="00D56CC0"/>
    <w:rsid w:val="00D619A8"/>
    <w:rsid w:val="00D61EA1"/>
    <w:rsid w:val="00D62D13"/>
    <w:rsid w:val="00D62F69"/>
    <w:rsid w:val="00D6326E"/>
    <w:rsid w:val="00D6333A"/>
    <w:rsid w:val="00D63EF4"/>
    <w:rsid w:val="00D64338"/>
    <w:rsid w:val="00D64C4B"/>
    <w:rsid w:val="00D65E75"/>
    <w:rsid w:val="00D65E97"/>
    <w:rsid w:val="00D6664A"/>
    <w:rsid w:val="00D66E7F"/>
    <w:rsid w:val="00D67B9C"/>
    <w:rsid w:val="00D703D1"/>
    <w:rsid w:val="00D70B65"/>
    <w:rsid w:val="00D71BEE"/>
    <w:rsid w:val="00D71D67"/>
    <w:rsid w:val="00D74E2B"/>
    <w:rsid w:val="00D75DFE"/>
    <w:rsid w:val="00D75FCF"/>
    <w:rsid w:val="00D775EA"/>
    <w:rsid w:val="00D77AFD"/>
    <w:rsid w:val="00D80556"/>
    <w:rsid w:val="00D81805"/>
    <w:rsid w:val="00D82153"/>
    <w:rsid w:val="00D82AB9"/>
    <w:rsid w:val="00D83733"/>
    <w:rsid w:val="00D83F52"/>
    <w:rsid w:val="00D8488C"/>
    <w:rsid w:val="00D848C1"/>
    <w:rsid w:val="00D84C7A"/>
    <w:rsid w:val="00D857A0"/>
    <w:rsid w:val="00D874EE"/>
    <w:rsid w:val="00D900CA"/>
    <w:rsid w:val="00D906C4"/>
    <w:rsid w:val="00D91AD5"/>
    <w:rsid w:val="00D946D9"/>
    <w:rsid w:val="00D95101"/>
    <w:rsid w:val="00D95B56"/>
    <w:rsid w:val="00D96DA7"/>
    <w:rsid w:val="00DA226D"/>
    <w:rsid w:val="00DA3188"/>
    <w:rsid w:val="00DA3916"/>
    <w:rsid w:val="00DA5A5E"/>
    <w:rsid w:val="00DA7602"/>
    <w:rsid w:val="00DA7C77"/>
    <w:rsid w:val="00DA7D5C"/>
    <w:rsid w:val="00DB0848"/>
    <w:rsid w:val="00DB0B45"/>
    <w:rsid w:val="00DB11EA"/>
    <w:rsid w:val="00DB1529"/>
    <w:rsid w:val="00DB171E"/>
    <w:rsid w:val="00DB287C"/>
    <w:rsid w:val="00DB3FC1"/>
    <w:rsid w:val="00DB4158"/>
    <w:rsid w:val="00DB4563"/>
    <w:rsid w:val="00DB4C1A"/>
    <w:rsid w:val="00DB4DFE"/>
    <w:rsid w:val="00DB5102"/>
    <w:rsid w:val="00DB5916"/>
    <w:rsid w:val="00DB5C3E"/>
    <w:rsid w:val="00DB6FFB"/>
    <w:rsid w:val="00DB746D"/>
    <w:rsid w:val="00DC03CA"/>
    <w:rsid w:val="00DC1501"/>
    <w:rsid w:val="00DC28CA"/>
    <w:rsid w:val="00DC2CF5"/>
    <w:rsid w:val="00DC2D60"/>
    <w:rsid w:val="00DC4366"/>
    <w:rsid w:val="00DC43B3"/>
    <w:rsid w:val="00DC4C4D"/>
    <w:rsid w:val="00DC5E05"/>
    <w:rsid w:val="00DC6414"/>
    <w:rsid w:val="00DD0227"/>
    <w:rsid w:val="00DD0C50"/>
    <w:rsid w:val="00DD1018"/>
    <w:rsid w:val="00DD209D"/>
    <w:rsid w:val="00DD31D8"/>
    <w:rsid w:val="00DD471E"/>
    <w:rsid w:val="00DD4B88"/>
    <w:rsid w:val="00DD5241"/>
    <w:rsid w:val="00DD636C"/>
    <w:rsid w:val="00DD782D"/>
    <w:rsid w:val="00DE0293"/>
    <w:rsid w:val="00DE14F5"/>
    <w:rsid w:val="00DE17D3"/>
    <w:rsid w:val="00DE1B3F"/>
    <w:rsid w:val="00DE2BF8"/>
    <w:rsid w:val="00DE30BA"/>
    <w:rsid w:val="00DE36CF"/>
    <w:rsid w:val="00DE46A9"/>
    <w:rsid w:val="00DE5033"/>
    <w:rsid w:val="00DE571D"/>
    <w:rsid w:val="00DE7670"/>
    <w:rsid w:val="00DF1536"/>
    <w:rsid w:val="00DF172F"/>
    <w:rsid w:val="00DF2012"/>
    <w:rsid w:val="00DF2F32"/>
    <w:rsid w:val="00DF3EA2"/>
    <w:rsid w:val="00DF4266"/>
    <w:rsid w:val="00DF46DF"/>
    <w:rsid w:val="00DF4A7D"/>
    <w:rsid w:val="00DF51B1"/>
    <w:rsid w:val="00DF5A61"/>
    <w:rsid w:val="00DF718E"/>
    <w:rsid w:val="00DF7965"/>
    <w:rsid w:val="00E009C2"/>
    <w:rsid w:val="00E01A1C"/>
    <w:rsid w:val="00E02D16"/>
    <w:rsid w:val="00E04560"/>
    <w:rsid w:val="00E0485A"/>
    <w:rsid w:val="00E05A1D"/>
    <w:rsid w:val="00E0658F"/>
    <w:rsid w:val="00E13708"/>
    <w:rsid w:val="00E14D6C"/>
    <w:rsid w:val="00E168A2"/>
    <w:rsid w:val="00E16C40"/>
    <w:rsid w:val="00E20084"/>
    <w:rsid w:val="00E20685"/>
    <w:rsid w:val="00E2167A"/>
    <w:rsid w:val="00E24888"/>
    <w:rsid w:val="00E24B9E"/>
    <w:rsid w:val="00E27348"/>
    <w:rsid w:val="00E30CD0"/>
    <w:rsid w:val="00E318B7"/>
    <w:rsid w:val="00E320E3"/>
    <w:rsid w:val="00E32F93"/>
    <w:rsid w:val="00E33889"/>
    <w:rsid w:val="00E3546B"/>
    <w:rsid w:val="00E406BE"/>
    <w:rsid w:val="00E40814"/>
    <w:rsid w:val="00E40D36"/>
    <w:rsid w:val="00E412EB"/>
    <w:rsid w:val="00E41860"/>
    <w:rsid w:val="00E424A8"/>
    <w:rsid w:val="00E4360C"/>
    <w:rsid w:val="00E454DD"/>
    <w:rsid w:val="00E4616C"/>
    <w:rsid w:val="00E46F64"/>
    <w:rsid w:val="00E4706D"/>
    <w:rsid w:val="00E470E4"/>
    <w:rsid w:val="00E47125"/>
    <w:rsid w:val="00E50206"/>
    <w:rsid w:val="00E51502"/>
    <w:rsid w:val="00E5199F"/>
    <w:rsid w:val="00E51A51"/>
    <w:rsid w:val="00E52A0D"/>
    <w:rsid w:val="00E54367"/>
    <w:rsid w:val="00E544F3"/>
    <w:rsid w:val="00E54F64"/>
    <w:rsid w:val="00E558F5"/>
    <w:rsid w:val="00E56758"/>
    <w:rsid w:val="00E56B44"/>
    <w:rsid w:val="00E56BC9"/>
    <w:rsid w:val="00E57047"/>
    <w:rsid w:val="00E6001F"/>
    <w:rsid w:val="00E60EA0"/>
    <w:rsid w:val="00E61508"/>
    <w:rsid w:val="00E624BA"/>
    <w:rsid w:val="00E64FED"/>
    <w:rsid w:val="00E67118"/>
    <w:rsid w:val="00E7011E"/>
    <w:rsid w:val="00E7270D"/>
    <w:rsid w:val="00E72CA3"/>
    <w:rsid w:val="00E72D28"/>
    <w:rsid w:val="00E7393E"/>
    <w:rsid w:val="00E740C3"/>
    <w:rsid w:val="00E74E3D"/>
    <w:rsid w:val="00E833E2"/>
    <w:rsid w:val="00E8487A"/>
    <w:rsid w:val="00E85AF2"/>
    <w:rsid w:val="00E87EB0"/>
    <w:rsid w:val="00E907BA"/>
    <w:rsid w:val="00E9175B"/>
    <w:rsid w:val="00E91F79"/>
    <w:rsid w:val="00E9226A"/>
    <w:rsid w:val="00E9483A"/>
    <w:rsid w:val="00E96C7F"/>
    <w:rsid w:val="00E96FEA"/>
    <w:rsid w:val="00E9732A"/>
    <w:rsid w:val="00E97782"/>
    <w:rsid w:val="00E97871"/>
    <w:rsid w:val="00E97968"/>
    <w:rsid w:val="00EA0B69"/>
    <w:rsid w:val="00EA233B"/>
    <w:rsid w:val="00EA2C7F"/>
    <w:rsid w:val="00EA2F24"/>
    <w:rsid w:val="00EA361F"/>
    <w:rsid w:val="00EA3F35"/>
    <w:rsid w:val="00EA5300"/>
    <w:rsid w:val="00EA5985"/>
    <w:rsid w:val="00EA638D"/>
    <w:rsid w:val="00EA7436"/>
    <w:rsid w:val="00EA7461"/>
    <w:rsid w:val="00EB01DF"/>
    <w:rsid w:val="00EB0859"/>
    <w:rsid w:val="00EB089F"/>
    <w:rsid w:val="00EB0BB1"/>
    <w:rsid w:val="00EB1E1B"/>
    <w:rsid w:val="00EB23F8"/>
    <w:rsid w:val="00EB2414"/>
    <w:rsid w:val="00EB3051"/>
    <w:rsid w:val="00EB4EAD"/>
    <w:rsid w:val="00EB5FA9"/>
    <w:rsid w:val="00EB6859"/>
    <w:rsid w:val="00EC0483"/>
    <w:rsid w:val="00EC0D8E"/>
    <w:rsid w:val="00EC0F11"/>
    <w:rsid w:val="00EC1C2E"/>
    <w:rsid w:val="00EC3DF0"/>
    <w:rsid w:val="00EC4178"/>
    <w:rsid w:val="00EC4182"/>
    <w:rsid w:val="00EC4458"/>
    <w:rsid w:val="00EC5C94"/>
    <w:rsid w:val="00ED0938"/>
    <w:rsid w:val="00ED0A6C"/>
    <w:rsid w:val="00ED0F77"/>
    <w:rsid w:val="00ED13E0"/>
    <w:rsid w:val="00ED20F6"/>
    <w:rsid w:val="00ED3A36"/>
    <w:rsid w:val="00ED3BFB"/>
    <w:rsid w:val="00ED4807"/>
    <w:rsid w:val="00ED51AA"/>
    <w:rsid w:val="00ED7620"/>
    <w:rsid w:val="00EE2BEE"/>
    <w:rsid w:val="00EE3B6F"/>
    <w:rsid w:val="00EE4DCD"/>
    <w:rsid w:val="00EE7EDE"/>
    <w:rsid w:val="00EE7F58"/>
    <w:rsid w:val="00EF0D5A"/>
    <w:rsid w:val="00EF2AFB"/>
    <w:rsid w:val="00EF43B2"/>
    <w:rsid w:val="00EF43F9"/>
    <w:rsid w:val="00EF5C36"/>
    <w:rsid w:val="00EF6D1C"/>
    <w:rsid w:val="00EF75B8"/>
    <w:rsid w:val="00EF78A5"/>
    <w:rsid w:val="00F014F4"/>
    <w:rsid w:val="00F01858"/>
    <w:rsid w:val="00F0267E"/>
    <w:rsid w:val="00F02EA6"/>
    <w:rsid w:val="00F033FE"/>
    <w:rsid w:val="00F03E27"/>
    <w:rsid w:val="00F04583"/>
    <w:rsid w:val="00F048F6"/>
    <w:rsid w:val="00F0648D"/>
    <w:rsid w:val="00F0793B"/>
    <w:rsid w:val="00F102E0"/>
    <w:rsid w:val="00F1134E"/>
    <w:rsid w:val="00F11C04"/>
    <w:rsid w:val="00F1282C"/>
    <w:rsid w:val="00F12BB2"/>
    <w:rsid w:val="00F12ED7"/>
    <w:rsid w:val="00F13555"/>
    <w:rsid w:val="00F13B5B"/>
    <w:rsid w:val="00F13EC7"/>
    <w:rsid w:val="00F142A0"/>
    <w:rsid w:val="00F15809"/>
    <w:rsid w:val="00F15D6D"/>
    <w:rsid w:val="00F15DA4"/>
    <w:rsid w:val="00F16E26"/>
    <w:rsid w:val="00F2006C"/>
    <w:rsid w:val="00F2034A"/>
    <w:rsid w:val="00F20E25"/>
    <w:rsid w:val="00F2126C"/>
    <w:rsid w:val="00F21795"/>
    <w:rsid w:val="00F21B93"/>
    <w:rsid w:val="00F22F88"/>
    <w:rsid w:val="00F237BE"/>
    <w:rsid w:val="00F245E6"/>
    <w:rsid w:val="00F26156"/>
    <w:rsid w:val="00F277D1"/>
    <w:rsid w:val="00F305A9"/>
    <w:rsid w:val="00F30D61"/>
    <w:rsid w:val="00F32C43"/>
    <w:rsid w:val="00F3358C"/>
    <w:rsid w:val="00F34E87"/>
    <w:rsid w:val="00F35078"/>
    <w:rsid w:val="00F35AF4"/>
    <w:rsid w:val="00F35CD7"/>
    <w:rsid w:val="00F35CE7"/>
    <w:rsid w:val="00F36E04"/>
    <w:rsid w:val="00F41BC0"/>
    <w:rsid w:val="00F43EDA"/>
    <w:rsid w:val="00F453CA"/>
    <w:rsid w:val="00F45A34"/>
    <w:rsid w:val="00F46B52"/>
    <w:rsid w:val="00F46C15"/>
    <w:rsid w:val="00F472D1"/>
    <w:rsid w:val="00F505F8"/>
    <w:rsid w:val="00F5068D"/>
    <w:rsid w:val="00F514AB"/>
    <w:rsid w:val="00F5165C"/>
    <w:rsid w:val="00F51BB2"/>
    <w:rsid w:val="00F53E70"/>
    <w:rsid w:val="00F5500F"/>
    <w:rsid w:val="00F55E92"/>
    <w:rsid w:val="00F57CBD"/>
    <w:rsid w:val="00F60AF5"/>
    <w:rsid w:val="00F611D9"/>
    <w:rsid w:val="00F6161C"/>
    <w:rsid w:val="00F621A6"/>
    <w:rsid w:val="00F63C42"/>
    <w:rsid w:val="00F63C93"/>
    <w:rsid w:val="00F63D8B"/>
    <w:rsid w:val="00F64D94"/>
    <w:rsid w:val="00F70BF7"/>
    <w:rsid w:val="00F70C6E"/>
    <w:rsid w:val="00F71712"/>
    <w:rsid w:val="00F72086"/>
    <w:rsid w:val="00F74850"/>
    <w:rsid w:val="00F75C90"/>
    <w:rsid w:val="00F761EC"/>
    <w:rsid w:val="00F76921"/>
    <w:rsid w:val="00F770BE"/>
    <w:rsid w:val="00F77A02"/>
    <w:rsid w:val="00F77D19"/>
    <w:rsid w:val="00F827DD"/>
    <w:rsid w:val="00F82DA0"/>
    <w:rsid w:val="00F83673"/>
    <w:rsid w:val="00F84C37"/>
    <w:rsid w:val="00F85319"/>
    <w:rsid w:val="00F85D58"/>
    <w:rsid w:val="00F860B8"/>
    <w:rsid w:val="00F86120"/>
    <w:rsid w:val="00F86C4A"/>
    <w:rsid w:val="00F87BE6"/>
    <w:rsid w:val="00F9035D"/>
    <w:rsid w:val="00F90C30"/>
    <w:rsid w:val="00F90F84"/>
    <w:rsid w:val="00F91BA5"/>
    <w:rsid w:val="00F91E4F"/>
    <w:rsid w:val="00F927F7"/>
    <w:rsid w:val="00F92903"/>
    <w:rsid w:val="00F93910"/>
    <w:rsid w:val="00F942F6"/>
    <w:rsid w:val="00F95425"/>
    <w:rsid w:val="00F9681C"/>
    <w:rsid w:val="00F96AB4"/>
    <w:rsid w:val="00F9769B"/>
    <w:rsid w:val="00F97C9B"/>
    <w:rsid w:val="00FA0540"/>
    <w:rsid w:val="00FA0EDB"/>
    <w:rsid w:val="00FA1995"/>
    <w:rsid w:val="00FA3ABD"/>
    <w:rsid w:val="00FA4F1D"/>
    <w:rsid w:val="00FA519A"/>
    <w:rsid w:val="00FA58D0"/>
    <w:rsid w:val="00FA60FA"/>
    <w:rsid w:val="00FA65B8"/>
    <w:rsid w:val="00FA7B73"/>
    <w:rsid w:val="00FB0003"/>
    <w:rsid w:val="00FB1C4C"/>
    <w:rsid w:val="00FB3788"/>
    <w:rsid w:val="00FB3E84"/>
    <w:rsid w:val="00FB41EB"/>
    <w:rsid w:val="00FB4789"/>
    <w:rsid w:val="00FB487E"/>
    <w:rsid w:val="00FB7E6A"/>
    <w:rsid w:val="00FC1EBD"/>
    <w:rsid w:val="00FC340A"/>
    <w:rsid w:val="00FC3626"/>
    <w:rsid w:val="00FC48A0"/>
    <w:rsid w:val="00FC4F69"/>
    <w:rsid w:val="00FC4F93"/>
    <w:rsid w:val="00FC5C99"/>
    <w:rsid w:val="00FC71E2"/>
    <w:rsid w:val="00FC73CD"/>
    <w:rsid w:val="00FD1B63"/>
    <w:rsid w:val="00FD1BFB"/>
    <w:rsid w:val="00FD28A4"/>
    <w:rsid w:val="00FD3312"/>
    <w:rsid w:val="00FD34F6"/>
    <w:rsid w:val="00FD388B"/>
    <w:rsid w:val="00FD4CCD"/>
    <w:rsid w:val="00FD4FA1"/>
    <w:rsid w:val="00FD4FCB"/>
    <w:rsid w:val="00FD512E"/>
    <w:rsid w:val="00FD5856"/>
    <w:rsid w:val="00FD5A78"/>
    <w:rsid w:val="00FD5BBA"/>
    <w:rsid w:val="00FD75B7"/>
    <w:rsid w:val="00FD7C74"/>
    <w:rsid w:val="00FE0500"/>
    <w:rsid w:val="00FE10B5"/>
    <w:rsid w:val="00FE1D27"/>
    <w:rsid w:val="00FE25FB"/>
    <w:rsid w:val="00FE4ACB"/>
    <w:rsid w:val="00FE501A"/>
    <w:rsid w:val="00FE564C"/>
    <w:rsid w:val="00FE5949"/>
    <w:rsid w:val="00FE6B9A"/>
    <w:rsid w:val="00FE70EE"/>
    <w:rsid w:val="00FE710B"/>
    <w:rsid w:val="00FE75C7"/>
    <w:rsid w:val="00FE7907"/>
    <w:rsid w:val="00FF14B1"/>
    <w:rsid w:val="00FF202A"/>
    <w:rsid w:val="00FF24D8"/>
    <w:rsid w:val="00FF264F"/>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6B64EB32-0CF6-4352-B190-BCEBD87D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ind w:left="2342"/>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9"/>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0"/>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1"/>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table" w:customStyle="1" w:styleId="TableNormal1">
    <w:name w:val="Table Normal1"/>
    <w:uiPriority w:val="2"/>
    <w:semiHidden/>
    <w:unhideWhenUsed/>
    <w:qFormat/>
    <w:rsid w:val="00B8375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83759"/>
    <w:pPr>
      <w:widowControl w:val="0"/>
      <w:spacing w:line="240" w:lineRule="auto"/>
      <w:jc w:val="left"/>
    </w:pPr>
    <w:rPr>
      <w:rFonts w:asciiTheme="minorHAnsi" w:eastAsiaTheme="minorHAnsi" w:hAnsiTheme="minorHAnsi" w:cstheme="minorBidi"/>
      <w:sz w:val="22"/>
      <w:lang w:val="en-US"/>
    </w:rPr>
  </w:style>
  <w:style w:type="character" w:styleId="SledenaHiperpovezava">
    <w:name w:val="FollowedHyperlink"/>
    <w:basedOn w:val="Privzetapisavaodstavka"/>
    <w:uiPriority w:val="99"/>
    <w:semiHidden/>
    <w:unhideWhenUsed/>
    <w:rsid w:val="00581651"/>
    <w:rPr>
      <w:color w:val="800080" w:themeColor="followedHyperlink"/>
      <w:u w:val="single"/>
    </w:rPr>
  </w:style>
  <w:style w:type="numbering" w:customStyle="1" w:styleId="WW8Num6">
    <w:name w:val="WW8Num6"/>
    <w:rsid w:val="00167D8E"/>
    <w:pPr>
      <w:numPr>
        <w:numId w:val="14"/>
      </w:numPr>
    </w:pPr>
  </w:style>
  <w:style w:type="paragraph" w:customStyle="1" w:styleId="Slog4d">
    <w:name w:val="Slog4d"/>
    <w:basedOn w:val="Navaden"/>
    <w:qFormat/>
    <w:rsid w:val="00320689"/>
    <w:pPr>
      <w:keepNext/>
      <w:keepLines/>
      <w:numPr>
        <w:numId w:val="16"/>
      </w:numPr>
      <w:spacing w:line="276" w:lineRule="auto"/>
      <w:outlineLvl w:val="2"/>
    </w:pPr>
    <w:rPr>
      <w:rFonts w:eastAsia="Times New Roman" w:cs="Arial"/>
      <w:b/>
      <w:bCs/>
      <w:color w:val="76923C" w:themeColor="accent3" w:themeShade="BF"/>
      <w:szCs w:val="20"/>
      <w:lang w:eastAsia="zh-CN"/>
    </w:rPr>
  </w:style>
  <w:style w:type="character" w:customStyle="1" w:styleId="PripombabesediloZnak1">
    <w:name w:val="Pripomba – besedilo Znak1"/>
    <w:uiPriority w:val="99"/>
    <w:semiHidden/>
    <w:rsid w:val="004B180A"/>
    <w:rPr>
      <w:rFonts w:ascii="Arial" w:eastAsia="Calibri" w:hAnsi="Arial" w:cs="Arial"/>
      <w:color w:val="00000A"/>
      <w:kern w:val="1"/>
      <w:lang w:eastAsia="ar-SA"/>
    </w:rPr>
  </w:style>
  <w:style w:type="paragraph" w:customStyle="1" w:styleId="xxmsonormal">
    <w:name w:val="x_xmsonormal"/>
    <w:basedOn w:val="Navaden"/>
    <w:rsid w:val="009A7188"/>
    <w:pPr>
      <w:spacing w:line="240" w:lineRule="auto"/>
      <w:jc w:val="left"/>
    </w:pPr>
    <w:rPr>
      <w:rFonts w:ascii="Calibri" w:eastAsiaTheme="minorHAnsi" w:hAnsi="Calibri" w:cs="Calibri"/>
      <w:sz w:val="22"/>
      <w:lang w:eastAsia="sl-SI"/>
    </w:rPr>
  </w:style>
  <w:style w:type="paragraph" w:customStyle="1" w:styleId="xxmsolistparagraph">
    <w:name w:val="x_xmsolistparagraph"/>
    <w:basedOn w:val="Navaden"/>
    <w:rsid w:val="009A7188"/>
    <w:pPr>
      <w:spacing w:line="240"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66371888">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78247205">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022900087">
      <w:bodyDiv w:val="1"/>
      <w:marLeft w:val="0"/>
      <w:marRight w:val="0"/>
      <w:marTop w:val="0"/>
      <w:marBottom w:val="0"/>
      <w:divBdr>
        <w:top w:val="none" w:sz="0" w:space="0" w:color="auto"/>
        <w:left w:val="none" w:sz="0" w:space="0" w:color="auto"/>
        <w:bottom w:val="none" w:sz="0" w:space="0" w:color="auto"/>
        <w:right w:val="none" w:sz="0" w:space="0" w:color="auto"/>
      </w:divBdr>
    </w:div>
    <w:div w:id="1040667591">
      <w:bodyDiv w:val="1"/>
      <w:marLeft w:val="0"/>
      <w:marRight w:val="0"/>
      <w:marTop w:val="0"/>
      <w:marBottom w:val="0"/>
      <w:divBdr>
        <w:top w:val="none" w:sz="0" w:space="0" w:color="auto"/>
        <w:left w:val="none" w:sz="0" w:space="0" w:color="auto"/>
        <w:bottom w:val="none" w:sz="0" w:space="0" w:color="auto"/>
        <w:right w:val="none" w:sz="0" w:space="0" w:color="auto"/>
      </w:divBdr>
    </w:div>
    <w:div w:id="1122648198">
      <w:bodyDiv w:val="1"/>
      <w:marLeft w:val="0"/>
      <w:marRight w:val="0"/>
      <w:marTop w:val="0"/>
      <w:marBottom w:val="0"/>
      <w:divBdr>
        <w:top w:val="none" w:sz="0" w:space="0" w:color="auto"/>
        <w:left w:val="none" w:sz="0" w:space="0" w:color="auto"/>
        <w:bottom w:val="none" w:sz="0" w:space="0" w:color="auto"/>
        <w:right w:val="none" w:sz="0" w:space="0" w:color="auto"/>
      </w:divBdr>
    </w:div>
    <w:div w:id="1191842288">
      <w:bodyDiv w:val="1"/>
      <w:marLeft w:val="0"/>
      <w:marRight w:val="0"/>
      <w:marTop w:val="0"/>
      <w:marBottom w:val="0"/>
      <w:divBdr>
        <w:top w:val="none" w:sz="0" w:space="0" w:color="auto"/>
        <w:left w:val="none" w:sz="0" w:space="0" w:color="auto"/>
        <w:bottom w:val="none" w:sz="0" w:space="0" w:color="auto"/>
        <w:right w:val="none" w:sz="0" w:space="0" w:color="auto"/>
      </w:divBdr>
    </w:div>
    <w:div w:id="1225679273">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538219">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0-01-2765"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1-01-3056" TargetMode="External"/><Relationship Id="rId17" Type="http://schemas.openxmlformats.org/officeDocument/2006/relationships/hyperlink" Target="http://www.uradni-list.si/1/objava.jsp?sop=2020-01-1016" TargetMode="External"/><Relationship Id="rId2" Type="http://schemas.openxmlformats.org/officeDocument/2006/relationships/numbering" Target="numbering.xml"/><Relationship Id="rId16" Type="http://schemas.openxmlformats.org/officeDocument/2006/relationships/hyperlink" Target="http://www.uradni-list.si/1/objava.jsp?sop=2019-01-143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eJN2"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uradni-list.si/1/objava.jsp?sop=2022-01-001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BB6FF-754D-4ECA-BB40-75B8F379D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385</TotalTime>
  <Pages>20</Pages>
  <Words>6978</Words>
  <Characters>39776</Characters>
  <Application>Microsoft Office Word</Application>
  <DocSecurity>0</DocSecurity>
  <Lines>331</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46661</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Šeherezada Delić</cp:lastModifiedBy>
  <cp:revision>63</cp:revision>
  <cp:lastPrinted>2024-04-05T06:04:00Z</cp:lastPrinted>
  <dcterms:created xsi:type="dcterms:W3CDTF">2026-02-26T11:59:00Z</dcterms:created>
  <dcterms:modified xsi:type="dcterms:W3CDTF">2026-04-08T08:47:00Z</dcterms:modified>
</cp:coreProperties>
</file>